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A75C84" w:rsidR="005A5AD0" w:rsidP="00A75C84" w:rsidRDefault="00AE3436" w14:paraId="521381E1" wp14:textId="77777777">
      <w:pPr>
        <w:pStyle w:val="Titel"/>
      </w:pPr>
      <w:r>
        <w:t>Pneumatic Tube</w:t>
      </w:r>
      <w:r w:rsidR="003C7F71">
        <w:t xml:space="preserve"> System at SCUH</w:t>
      </w:r>
    </w:p>
    <w:p xmlns:wp14="http://schemas.microsoft.com/office/word/2010/wordml" w:rsidR="001448C9" w:rsidP="001448C9" w:rsidRDefault="001448C9" w14:paraId="672A6659" wp14:textId="77777777">
      <w:pPr>
        <w:pStyle w:val="Kopvaninhoudsopgave"/>
        <w:rPr>
          <w:b/>
          <w:sz w:val="28"/>
          <w:szCs w:val="28"/>
        </w:rPr>
      </w:pPr>
    </w:p>
    <w:sdt>
      <w:sdtPr>
        <w:rPr>
          <w:rFonts w:ascii="Arial" w:hAnsi="Arial" w:cs="Arial" w:eastAsiaTheme="minorHAnsi"/>
          <w:color w:val="auto"/>
          <w:sz w:val="20"/>
          <w:szCs w:val="20"/>
        </w:rPr>
        <w:id w:val="182284777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xmlns:wp14="http://schemas.microsoft.com/office/word/2010/wordml" w:rsidRPr="001448C9" w:rsidR="001448C9" w:rsidP="001448C9" w:rsidRDefault="001448C9" w14:paraId="406425CA" wp14:textId="77777777">
          <w:pPr>
            <w:pStyle w:val="Kopvaninhoudsopgave"/>
            <w:rPr>
              <w:rStyle w:val="Kop1Char"/>
              <w:rFonts w:asciiTheme="majorHAnsi" w:hAnsiTheme="majorHAnsi" w:cstheme="majorBidi"/>
              <w:sz w:val="28"/>
              <w:szCs w:val="28"/>
            </w:rPr>
          </w:pPr>
          <w:r w:rsidRPr="001448C9">
            <w:rPr>
              <w:rStyle w:val="Kop1Char"/>
              <w:color w:val="auto"/>
            </w:rPr>
            <w:t>Contents</w:t>
          </w:r>
        </w:p>
        <w:p xmlns:wp14="http://schemas.microsoft.com/office/word/2010/wordml" w:rsidR="002D3038" w:rsidRDefault="001448C9" w14:paraId="0D1E8224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r w:rsidRPr="004E1607">
            <w:rPr>
              <w:rFonts w:ascii="Arial" w:hAnsi="Arial" w:cs="Arial"/>
              <w:sz w:val="20"/>
              <w:szCs w:val="20"/>
            </w:rPr>
            <w:fldChar w:fldCharType="begin"/>
          </w:r>
          <w:r w:rsidRPr="004E1607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4E1607">
            <w:rPr>
              <w:rFonts w:ascii="Arial" w:hAnsi="Arial" w:cs="Arial"/>
              <w:sz w:val="20"/>
              <w:szCs w:val="20"/>
            </w:rPr>
            <w:fldChar w:fldCharType="separate"/>
          </w:r>
          <w:hyperlink w:history="1" w:anchor="_Toc450032279">
            <w:r w:rsidRPr="0099631D" w:rsidR="002D3038">
              <w:rPr>
                <w:rStyle w:val="Hyperlink"/>
                <w:noProof/>
              </w:rPr>
              <w:t>1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Introduction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_Toc450032279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1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6BB97699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0">
            <w:r w:rsidRPr="0099631D" w:rsidR="002D3038">
              <w:rPr>
                <w:rStyle w:val="Hyperlink"/>
                <w:noProof/>
              </w:rPr>
              <w:t>2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Product Summary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_Toc450032280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4085045A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1">
            <w:r w:rsidRPr="0099631D" w:rsidR="002D3038">
              <w:rPr>
                <w:rStyle w:val="Hyperlink"/>
                <w:noProof/>
              </w:rPr>
              <w:t>3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Solution Architecture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_Toc450032281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56D060E5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2">
            <w:r w:rsidRPr="0099631D" w:rsidR="002D3038">
              <w:rPr>
                <w:rStyle w:val="Hyperlink"/>
                <w:noProof/>
              </w:rPr>
              <w:t>4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Solution Functionality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_Toc450032282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6CB47FC3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3">
            <w:r w:rsidRPr="0099631D" w:rsidR="002D3038">
              <w:rPr>
                <w:rStyle w:val="Hyperlink"/>
                <w:noProof/>
              </w:rPr>
              <w:t>5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Configuration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_Toc450032283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63A7BB85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4">
            <w:r w:rsidRPr="0099631D" w:rsidR="002D3038">
              <w:rPr>
                <w:rStyle w:val="Hyperlink"/>
                <w:noProof/>
              </w:rPr>
              <w:t>5.1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Ascom Unite Configuration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_Toc450032284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5B196F9E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5">
            <w:r w:rsidRPr="0099631D" w:rsidR="002D3038">
              <w:rPr>
                <w:rStyle w:val="Hyperlink"/>
                <w:noProof/>
              </w:rPr>
              <w:t>5.2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Third-Party Configuration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_Toc450032285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7F8BE60C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6">
            <w:r w:rsidRPr="0099631D" w:rsidR="002D3038">
              <w:rPr>
                <w:rStyle w:val="Hyperlink"/>
                <w:noProof/>
              </w:rPr>
              <w:t>5.3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Mobility Configuration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_Toc450032286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7CB2D787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7">
            <w:r w:rsidRPr="0099631D" w:rsidR="002D3038">
              <w:rPr>
                <w:rStyle w:val="Hyperlink"/>
                <w:noProof/>
              </w:rPr>
              <w:t>6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Reference Documents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_Toc450032287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2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725E6FCD" wp14:textId="77777777">
          <w:pPr>
            <w:pStyle w:val="Inhopg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8">
            <w:r w:rsidRPr="0099631D" w:rsidR="002D3038">
              <w:rPr>
                <w:rStyle w:val="Hyperlink"/>
                <w:noProof/>
              </w:rPr>
              <w:t>7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Design Reference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_Toc450032288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3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4DDD5E36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89">
            <w:r w:rsidRPr="0099631D" w:rsidR="002D3038">
              <w:rPr>
                <w:rStyle w:val="Hyperlink"/>
                <w:noProof/>
              </w:rPr>
              <w:t>7.1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Protocol for Incoming Data / Messages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_Toc450032289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3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715A838B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90">
            <w:r w:rsidRPr="0099631D" w:rsidR="002D3038">
              <w:rPr>
                <w:rStyle w:val="Hyperlink"/>
                <w:noProof/>
              </w:rPr>
              <w:t>7.2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Events Created in Unite Admin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_Toc450032290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3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411B6E0C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91">
            <w:r w:rsidRPr="0099631D" w:rsidR="002D3038">
              <w:rPr>
                <w:rStyle w:val="Hyperlink"/>
                <w:noProof/>
              </w:rPr>
              <w:t>7.3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Functional Descriptions of Event Types for Events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_Toc450032291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3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1602CCFC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92">
            <w:r w:rsidRPr="0099631D" w:rsidR="002D3038">
              <w:rPr>
                <w:rStyle w:val="Hyperlink"/>
                <w:noProof/>
              </w:rPr>
              <w:t>7.4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Functional Descriptions of Actions Constructed in the Action Configuration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_Toc450032292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3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2D3038" w:rsidRDefault="009A3239" w14:paraId="027A4F12" wp14:textId="77777777">
          <w:pPr>
            <w:pStyle w:val="Inhopg2"/>
            <w:tabs>
              <w:tab w:val="left" w:pos="880"/>
              <w:tab w:val="right" w:leader="dot" w:pos="9017"/>
            </w:tabs>
            <w:rPr>
              <w:rFonts w:eastAsiaTheme="minorEastAsia"/>
              <w:noProof/>
            </w:rPr>
          </w:pPr>
          <w:hyperlink w:history="1" w:anchor="_Toc450032293">
            <w:r w:rsidRPr="0099631D" w:rsidR="002D3038">
              <w:rPr>
                <w:rStyle w:val="Hyperlink"/>
                <w:noProof/>
              </w:rPr>
              <w:t>7.5</w:t>
            </w:r>
            <w:r w:rsidR="002D3038">
              <w:rPr>
                <w:rFonts w:eastAsiaTheme="minorEastAsia"/>
                <w:noProof/>
              </w:rPr>
              <w:tab/>
            </w:r>
            <w:r w:rsidRPr="0099631D" w:rsidR="002D3038">
              <w:rPr>
                <w:rStyle w:val="Hyperlink"/>
                <w:noProof/>
              </w:rPr>
              <w:t>Functional Descriptions of Event Elements</w:t>
            </w:r>
            <w:r w:rsidR="002D3038">
              <w:rPr>
                <w:noProof/>
                <w:webHidden/>
              </w:rPr>
              <w:tab/>
            </w:r>
            <w:r w:rsidR="002D3038">
              <w:rPr>
                <w:noProof/>
                <w:webHidden/>
              </w:rPr>
              <w:fldChar w:fldCharType="begin"/>
            </w:r>
            <w:r w:rsidR="002D3038">
              <w:rPr>
                <w:noProof/>
                <w:webHidden/>
              </w:rPr>
              <w:instrText xml:space="preserve"> PAGEREF _Toc450032293 \h </w:instrText>
            </w:r>
            <w:r w:rsidR="002D3038">
              <w:rPr>
                <w:noProof/>
                <w:webHidden/>
              </w:rPr>
            </w:r>
            <w:r w:rsidR="002D3038">
              <w:rPr>
                <w:noProof/>
                <w:webHidden/>
              </w:rPr>
              <w:fldChar w:fldCharType="separate"/>
            </w:r>
            <w:r w:rsidR="002D3038">
              <w:rPr>
                <w:noProof/>
                <w:webHidden/>
              </w:rPr>
              <w:t>3</w:t>
            </w:r>
            <w:r w:rsidR="002D3038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Pr="00F8052B" w:rsidR="001448C9" w:rsidRDefault="001448C9" w14:paraId="0A37501D" wp14:textId="77777777">
          <w:pPr>
            <w:rPr>
              <w:rFonts w:ascii="Arial" w:hAnsi="Arial" w:cs="Arial"/>
            </w:rPr>
          </w:pPr>
          <w:r w:rsidRPr="004E1607">
            <w:rPr>
              <w:rFonts w:ascii="Arial" w:hAnsi="Arial" w:cs="Arial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xmlns:wp14="http://schemas.microsoft.com/office/word/2010/wordml" w:rsidR="00A75C84" w:rsidP="00975788" w:rsidRDefault="00A75C84" w14:paraId="3E7A9F1C" wp14:textId="77777777">
      <w:pPr>
        <w:pStyle w:val="Kop1"/>
      </w:pPr>
      <w:bookmarkStart w:name="_Toc203979918" w:id="0"/>
      <w:bookmarkStart w:name="_Toc203980422" w:id="1"/>
      <w:bookmarkStart w:name="_Toc450032279" w:id="2"/>
      <w:r w:rsidRPr="00A75C84">
        <w:t>Introduction</w:t>
      </w:r>
      <w:bookmarkEnd w:id="0"/>
      <w:bookmarkEnd w:id="1"/>
      <w:bookmarkEnd w:id="2"/>
    </w:p>
    <w:p xmlns:wp14="http://schemas.microsoft.com/office/word/2010/wordml" w:rsidR="00360888" w:rsidRDefault="00360888" w14:paraId="5DAB6C7B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A571C6" w:rsidP="00A571C6" w:rsidRDefault="00A571C6" w14:paraId="4C7FED13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integration is made for the </w:t>
      </w:r>
      <w:r w:rsidR="00AE3436">
        <w:rPr>
          <w:rFonts w:ascii="Arial" w:hAnsi="Arial" w:cs="Arial"/>
          <w:sz w:val="20"/>
          <w:szCs w:val="20"/>
        </w:rPr>
        <w:t>Pneumatic Tube</w:t>
      </w:r>
      <w:r>
        <w:rPr>
          <w:rFonts w:ascii="Arial" w:hAnsi="Arial" w:cs="Arial"/>
          <w:sz w:val="20"/>
          <w:szCs w:val="20"/>
        </w:rPr>
        <w:t xml:space="preserve"> System (</w:t>
      </w:r>
      <w:r w:rsidR="00AE3436">
        <w:rPr>
          <w:rFonts w:ascii="Arial" w:hAnsi="Arial" w:cs="Arial"/>
          <w:sz w:val="20"/>
          <w:szCs w:val="20"/>
        </w:rPr>
        <w:t>PTS</w:t>
      </w:r>
      <w:r>
        <w:rPr>
          <w:rFonts w:ascii="Arial" w:hAnsi="Arial" w:cs="Arial"/>
          <w:sz w:val="20"/>
          <w:szCs w:val="20"/>
        </w:rPr>
        <w:t xml:space="preserve">) integration at Sunshine Coast University Hospital. It handles the communication between Unite and </w:t>
      </w:r>
      <w:r w:rsidR="00AE3436">
        <w:rPr>
          <w:rFonts w:ascii="Arial" w:hAnsi="Arial" w:cs="Arial"/>
          <w:sz w:val="20"/>
          <w:szCs w:val="20"/>
        </w:rPr>
        <w:t>PTS</w:t>
      </w:r>
      <w:r>
        <w:rPr>
          <w:rFonts w:ascii="Arial" w:hAnsi="Arial" w:cs="Arial"/>
          <w:sz w:val="20"/>
          <w:szCs w:val="20"/>
        </w:rPr>
        <w:t xml:space="preserve"> system. The </w:t>
      </w:r>
      <w:r w:rsidR="00AE3436">
        <w:rPr>
          <w:rFonts w:ascii="Arial" w:hAnsi="Arial" w:cs="Arial"/>
          <w:sz w:val="20"/>
          <w:szCs w:val="20"/>
        </w:rPr>
        <w:t>PTS</w:t>
      </w:r>
      <w:r>
        <w:rPr>
          <w:rFonts w:ascii="Arial" w:hAnsi="Arial" w:cs="Arial"/>
          <w:sz w:val="20"/>
          <w:szCs w:val="20"/>
        </w:rPr>
        <w:t xml:space="preserve"> syst</w:t>
      </w:r>
      <w:r w:rsidR="00AE3436">
        <w:rPr>
          <w:rFonts w:ascii="Arial" w:hAnsi="Arial" w:cs="Arial"/>
          <w:sz w:val="20"/>
          <w:szCs w:val="20"/>
        </w:rPr>
        <w:t>em communicates</w:t>
      </w:r>
      <w:r>
        <w:rPr>
          <w:rFonts w:ascii="Arial" w:hAnsi="Arial" w:cs="Arial"/>
          <w:sz w:val="20"/>
          <w:szCs w:val="20"/>
        </w:rPr>
        <w:t xml:space="preserve"> with the Unite Connect module using the SMTP protocol.</w:t>
      </w:r>
    </w:p>
    <w:p xmlns:wp14="http://schemas.microsoft.com/office/word/2010/wordml" w:rsidR="00360888" w:rsidRDefault="00360888" w14:paraId="02EB378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C73864" w:rsidRDefault="00C73864" w14:paraId="6A05A80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C73864" w:rsidRDefault="00C73864" w14:paraId="5A39BBE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C73864" w:rsidRDefault="00C73864" w14:paraId="41C8F39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C73864" w:rsidRDefault="00C73864" w14:paraId="72A3D3EC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2697" w:rsidR="00C73864" w:rsidRDefault="00C73864" w14:paraId="0D0B940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B455D2" w:rsidP="00975788" w:rsidRDefault="00B455D2" w14:paraId="2D374C02" wp14:textId="77777777">
      <w:pPr>
        <w:pStyle w:val="Kop1"/>
      </w:pPr>
      <w:bookmarkStart w:name="_Toc450032280" w:id="3"/>
      <w:r w:rsidRPr="00975788">
        <w:t>Product</w:t>
      </w:r>
      <w:r>
        <w:t xml:space="preserve"> Summary</w:t>
      </w:r>
      <w:bookmarkEnd w:id="3"/>
    </w:p>
    <w:p xmlns:wp14="http://schemas.microsoft.com/office/word/2010/wordml" w:rsidR="009B3371" w:rsidP="00B455D2" w:rsidRDefault="009B3371" w14:paraId="0E27B00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9622DE" w:rsidR="007F2697" w:rsidP="00B455D2" w:rsidRDefault="007F2697" w14:paraId="2367AEB3" wp14:textId="77777777">
      <w:pPr>
        <w:rPr>
          <w:rFonts w:ascii="Arial" w:hAnsi="Arial" w:cs="Arial"/>
          <w:sz w:val="20"/>
          <w:szCs w:val="20"/>
        </w:rPr>
      </w:pPr>
      <w:r w:rsidRPr="009622DE">
        <w:rPr>
          <w:rFonts w:ascii="Arial" w:hAnsi="Arial" w:cs="Arial"/>
          <w:sz w:val="20"/>
          <w:szCs w:val="20"/>
        </w:rPr>
        <w:t>Include details of the manufacturers, products, versions, and protocols</w:t>
      </w:r>
      <w:r w:rsidR="009622DE">
        <w:rPr>
          <w:rFonts w:ascii="Arial" w:hAnsi="Arial" w:cs="Arial"/>
          <w:sz w:val="20"/>
          <w:szCs w:val="20"/>
        </w:rPr>
        <w:t xml:space="preserve"> (such as the example below)</w:t>
      </w:r>
      <w:r w:rsidRPr="009622DE">
        <w:rPr>
          <w:rFonts w:ascii="Arial" w:hAnsi="Arial" w:cs="Arial"/>
          <w:sz w:val="20"/>
          <w:szCs w:val="20"/>
        </w:rPr>
        <w:t>.</w:t>
      </w:r>
    </w:p>
    <w:p xmlns:wp14="http://schemas.microsoft.com/office/word/2010/wordml" w:rsidR="007F2697" w:rsidP="00B455D2" w:rsidRDefault="007F2697" w14:paraId="60061E4C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2785"/>
        <w:gridCol w:w="6232"/>
      </w:tblGrid>
      <w:tr xmlns:wp14="http://schemas.microsoft.com/office/word/2010/wordml" w:rsidRPr="009B3371" w:rsidR="00CC0A50" w:rsidTr="00470E93" w14:paraId="3D9AF002" wp14:textId="77777777">
        <w:tc>
          <w:tcPr>
            <w:tcW w:w="2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P="00FE6DE4" w:rsidRDefault="00FE6DE4" w14:paraId="51850BB9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Third-P</w:t>
            </w:r>
            <w:r w:rsidR="00CC0A50">
              <w:rPr>
                <w:rFonts w:ascii="Arial" w:hAnsi="Arial" w:cs="Arial"/>
                <w:sz w:val="20"/>
              </w:rPr>
              <w:t xml:space="preserve">arty </w:t>
            </w:r>
            <w:r w:rsidRPr="009B3371" w:rsidR="009B3371">
              <w:rPr>
                <w:rFonts w:ascii="Arial" w:hAnsi="Arial" w:cs="Arial"/>
                <w:sz w:val="20"/>
              </w:rPr>
              <w:t>Manufacturer</w:t>
            </w:r>
          </w:p>
        </w:tc>
        <w:tc>
          <w:tcPr>
            <w:tcW w:w="6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RDefault="00545342" w14:paraId="62B6B4A4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Swisslog - Lamson</w:t>
            </w:r>
          </w:p>
        </w:tc>
      </w:tr>
      <w:tr xmlns:wp14="http://schemas.microsoft.com/office/word/2010/wordml" w:rsidRPr="009B3371" w:rsidR="00CC0A50" w:rsidTr="00470E93" w14:paraId="1CB77A4B" wp14:textId="77777777">
        <w:tc>
          <w:tcPr>
            <w:tcW w:w="2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RDefault="009622DE" w14:paraId="5B76F3F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Physical Interface M</w:t>
            </w:r>
            <w:r w:rsidRPr="009B3371" w:rsidR="009B3371">
              <w:rPr>
                <w:rFonts w:ascii="Arial" w:hAnsi="Arial" w:cs="Arial"/>
                <w:sz w:val="20"/>
              </w:rPr>
              <w:t>ethod</w:t>
            </w:r>
            <w:r w:rsidR="00CC0A50">
              <w:rPr>
                <w:rFonts w:ascii="Arial" w:hAnsi="Arial" w:cs="Arial"/>
                <w:sz w:val="20"/>
              </w:rPr>
              <w:t>(s)</w:t>
            </w:r>
          </w:p>
        </w:tc>
        <w:tc>
          <w:tcPr>
            <w:tcW w:w="6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RDefault="00A571C6" w14:paraId="15E537DA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SMTP</w:t>
            </w:r>
          </w:p>
        </w:tc>
      </w:tr>
      <w:tr xmlns:wp14="http://schemas.microsoft.com/office/word/2010/wordml" w:rsidRPr="009B3371" w:rsidR="00CC0A50" w:rsidTr="00470E93" w14:paraId="55756E7A" wp14:textId="77777777">
        <w:tc>
          <w:tcPr>
            <w:tcW w:w="2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RDefault="00CC0A50" w14:paraId="2C612CE6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Supported </w:t>
            </w:r>
            <w:r w:rsidRPr="009B3371" w:rsidR="009B3371">
              <w:rPr>
                <w:rFonts w:ascii="Arial" w:hAnsi="Arial" w:cs="Arial"/>
                <w:sz w:val="20"/>
              </w:rPr>
              <w:t>Protocol</w:t>
            </w:r>
            <w:r>
              <w:rPr>
                <w:rFonts w:ascii="Arial" w:hAnsi="Arial" w:cs="Arial"/>
                <w:sz w:val="20"/>
              </w:rPr>
              <w:t>(s)</w:t>
            </w:r>
          </w:p>
        </w:tc>
        <w:tc>
          <w:tcPr>
            <w:tcW w:w="6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RDefault="00A571C6" w14:paraId="6FC84C84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SMTP</w:t>
            </w:r>
          </w:p>
        </w:tc>
      </w:tr>
      <w:tr xmlns:wp14="http://schemas.microsoft.com/office/word/2010/wordml" w:rsidRPr="009B3371" w:rsidR="00CC0A50" w:rsidTr="00470E93" w14:paraId="3DD38BC1" wp14:textId="77777777">
        <w:tc>
          <w:tcPr>
            <w:tcW w:w="2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="00470E93" w:rsidP="00470E93" w:rsidRDefault="00470E93" w14:paraId="6C59546F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Ascom </w:t>
            </w:r>
            <w:r w:rsidRPr="009B3371" w:rsidR="009B3371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>nite</w:t>
            </w:r>
            <w:r w:rsidRPr="009B3371" w:rsidR="009B3371">
              <w:rPr>
                <w:rFonts w:ascii="Arial" w:hAnsi="Arial" w:cs="Arial"/>
                <w:sz w:val="20"/>
              </w:rPr>
              <w:t xml:space="preserve"> </w:t>
            </w:r>
          </w:p>
          <w:p w:rsidRPr="009B3371" w:rsidR="009B3371" w:rsidP="00FE6DE4" w:rsidRDefault="009B3371" w14:paraId="69FE96D9" wp14:textId="77777777">
            <w:pPr>
              <w:rPr>
                <w:rFonts w:ascii="Arial" w:hAnsi="Arial" w:cs="Arial"/>
                <w:sz w:val="20"/>
              </w:rPr>
            </w:pPr>
            <w:r w:rsidRPr="009B3371">
              <w:rPr>
                <w:rFonts w:ascii="Arial" w:hAnsi="Arial" w:cs="Arial"/>
                <w:sz w:val="20"/>
              </w:rPr>
              <w:t>Product</w:t>
            </w:r>
            <w:r w:rsidR="00CC0A50">
              <w:rPr>
                <w:rFonts w:ascii="Arial" w:hAnsi="Arial" w:cs="Arial"/>
                <w:sz w:val="20"/>
              </w:rPr>
              <w:t xml:space="preserve">(s) (SW </w:t>
            </w:r>
            <w:r w:rsidR="00FE6DE4">
              <w:rPr>
                <w:rFonts w:ascii="Arial" w:hAnsi="Arial" w:cs="Arial"/>
                <w:sz w:val="20"/>
              </w:rPr>
              <w:t>V</w:t>
            </w:r>
            <w:r w:rsidR="00CC0A50">
              <w:rPr>
                <w:rFonts w:ascii="Arial" w:hAnsi="Arial" w:cs="Arial"/>
                <w:sz w:val="20"/>
              </w:rPr>
              <w:t>ersions)</w:t>
            </w:r>
          </w:p>
        </w:tc>
        <w:tc>
          <w:tcPr>
            <w:tcW w:w="6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9B3371" w:rsidR="009B3371" w:rsidP="00470E93" w:rsidRDefault="00A571C6" w14:paraId="60648839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Connect</w:t>
            </w:r>
            <w:r w:rsidRPr="009B3371">
              <w:rPr>
                <w:rFonts w:ascii="Arial" w:hAnsi="Arial" w:cs="Arial"/>
                <w:sz w:val="20"/>
              </w:rPr>
              <w:t xml:space="preserve"> (3.</w:t>
            </w:r>
            <w:r>
              <w:rPr>
                <w:rFonts w:ascii="Arial" w:hAnsi="Arial" w:cs="Arial"/>
                <w:sz w:val="20"/>
              </w:rPr>
              <w:t>2.</w:t>
            </w:r>
            <w:r w:rsidRPr="009B3371">
              <w:rPr>
                <w:rFonts w:ascii="Arial" w:hAnsi="Arial" w:cs="Arial"/>
                <w:sz w:val="20"/>
              </w:rPr>
              <w:t>0)</w:t>
            </w:r>
            <w:r>
              <w:rPr>
                <w:rFonts w:ascii="Arial" w:hAnsi="Arial" w:cs="Arial"/>
                <w:sz w:val="20"/>
              </w:rPr>
              <w:t>, Unite CS (0.2.2), Unite AM (2.5.2), Unite View (2.5.2), Unite Axess (4.0.0)</w:t>
            </w:r>
          </w:p>
        </w:tc>
      </w:tr>
      <w:tr xmlns:wp14="http://schemas.microsoft.com/office/word/2010/wordml" w:rsidRPr="009B3371" w:rsidR="00470E93" w:rsidTr="00470E93" w14:paraId="5C20C237" wp14:textId="77777777">
        <w:tc>
          <w:tcPr>
            <w:tcW w:w="2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70E93" w:rsidP="00470E93" w:rsidRDefault="00470E93" w14:paraId="5FAFE1A7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Mobility</w:t>
            </w:r>
          </w:p>
          <w:p w:rsidR="00470E93" w:rsidP="00FE6DE4" w:rsidRDefault="00470E93" w14:paraId="325D068A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Product(s) (SW </w:t>
            </w:r>
            <w:r w:rsidR="00FE6DE4">
              <w:rPr>
                <w:rFonts w:ascii="Arial" w:hAnsi="Arial" w:cs="Arial"/>
                <w:sz w:val="20"/>
              </w:rPr>
              <w:t>V</w:t>
            </w:r>
            <w:r>
              <w:rPr>
                <w:rFonts w:ascii="Arial" w:hAnsi="Arial" w:cs="Arial"/>
                <w:sz w:val="20"/>
              </w:rPr>
              <w:t>ersions)</w:t>
            </w:r>
          </w:p>
        </w:tc>
        <w:tc>
          <w:tcPr>
            <w:tcW w:w="6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70E93" w:rsidP="00470E93" w:rsidRDefault="00A571C6" w14:paraId="12A69143" wp14:textId="777777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i62 (5.2.8), Myco (5.2.0)</w:t>
            </w:r>
          </w:p>
        </w:tc>
      </w:tr>
    </w:tbl>
    <w:p xmlns:wp14="http://schemas.microsoft.com/office/word/2010/wordml" w:rsidR="009B3371" w:rsidP="00B455D2" w:rsidRDefault="009B3371" w14:paraId="44EAFD9C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975788" w:rsidP="00975788" w:rsidRDefault="00975788" w14:paraId="5584DD38" wp14:textId="77777777">
      <w:pPr>
        <w:pStyle w:val="Kop1"/>
      </w:pPr>
      <w:bookmarkStart w:name="_Toc450032281" w:id="4"/>
      <w:r>
        <w:t>Solution Architecture</w:t>
      </w:r>
      <w:bookmarkEnd w:id="4"/>
    </w:p>
    <w:p xmlns:wp14="http://schemas.microsoft.com/office/word/2010/wordml" w:rsidR="00975788" w:rsidP="00975788" w:rsidRDefault="00975788" w14:paraId="4B94D5A5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863BEA" w:rsidP="1A56C1A1" w:rsidRDefault="00E14B39" w14:paraId="3DEEC669" wp14:textId="77777777">
      <w:pPr>
        <w:rPr>
          <w:rFonts w:ascii="Arial" w:hAnsi="Arial" w:cs="Arial"/>
          <w:sz w:val="20"/>
          <w:szCs w:val="20"/>
        </w:rPr>
      </w:pPr>
      <w:r>
        <w:object w:dxaOrig="14040" w:dyaOrig="1005" w14:anchorId="4DFED3B4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450.8pt;height:32.55pt" o:ole="" type="#_x0000_t75">
            <v:imagedata o:title="" r:id="rId13"/>
          </v:shape>
          <o:OLEObject Type="Embed" ProgID="Visio.Drawing.15" ShapeID="_x0000_i1025" DrawAspect="Content" ObjectID="_1554189934" r:id="rId14"/>
        </w:object>
      </w:r>
    </w:p>
    <w:p xmlns:wp14="http://schemas.microsoft.com/office/word/2010/wordml" w:rsidR="00863BEA" w:rsidP="00863BEA" w:rsidRDefault="00863BEA" w14:paraId="33C5D13B" wp14:textId="77777777">
      <w:pPr>
        <w:pStyle w:val="Kop1"/>
      </w:pPr>
      <w:bookmarkStart w:name="_Toc450032282" w:id="5"/>
      <w:r>
        <w:t>Solution Functionality</w:t>
      </w:r>
      <w:bookmarkEnd w:id="5"/>
    </w:p>
    <w:p xmlns:wp14="http://schemas.microsoft.com/office/word/2010/wordml" w:rsidRPr="00863BEA" w:rsidR="00863BEA" w:rsidP="00863BEA" w:rsidRDefault="00863BEA" w14:paraId="3656B9AB" wp14:textId="77777777">
      <w:pPr>
        <w:rPr>
          <w:rFonts w:ascii="Arial" w:hAnsi="Arial" w:cs="Arial"/>
          <w:sz w:val="20"/>
        </w:rPr>
      </w:pPr>
    </w:p>
    <w:p xmlns:wp14="http://schemas.microsoft.com/office/word/2010/wordml" w:rsidRPr="00863BEA" w:rsidR="005A1F75" w:rsidP="005A1F75" w:rsidRDefault="005A1F75" w14:paraId="717D6F2A" wp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</w:t>
      </w:r>
      <w:r w:rsidR="00E14B39">
        <w:rPr>
          <w:rFonts w:ascii="Arial" w:hAnsi="Arial" w:cs="Arial"/>
          <w:sz w:val="20"/>
        </w:rPr>
        <w:t>PTS</w:t>
      </w:r>
      <w:r>
        <w:rPr>
          <w:rFonts w:ascii="Arial" w:hAnsi="Arial" w:cs="Arial"/>
          <w:sz w:val="20"/>
        </w:rPr>
        <w:t xml:space="preserve"> system integration is used for sending </w:t>
      </w:r>
      <w:r w:rsidR="00E14B39">
        <w:rPr>
          <w:rFonts w:ascii="Arial" w:hAnsi="Arial" w:cs="Arial"/>
          <w:sz w:val="20"/>
        </w:rPr>
        <w:t>status messages from the PTS system to users</w:t>
      </w:r>
      <w:r>
        <w:rPr>
          <w:rFonts w:ascii="Arial" w:hAnsi="Arial" w:cs="Arial"/>
          <w:sz w:val="20"/>
        </w:rPr>
        <w:t xml:space="preserve">. In </w:t>
      </w:r>
      <w:r w:rsidR="00E14B39">
        <w:rPr>
          <w:rFonts w:ascii="Arial" w:hAnsi="Arial" w:cs="Arial"/>
          <w:sz w:val="20"/>
        </w:rPr>
        <w:t>the integration we look for certain destinations from the PTS</w:t>
      </w:r>
      <w:r>
        <w:rPr>
          <w:rFonts w:ascii="Arial" w:hAnsi="Arial" w:cs="Arial"/>
          <w:sz w:val="20"/>
        </w:rPr>
        <w:t xml:space="preserve"> system and send the alert to the approptiate reveivers based on </w:t>
      </w:r>
      <w:r w:rsidR="00E14B39">
        <w:rPr>
          <w:rFonts w:ascii="Arial" w:hAnsi="Arial" w:cs="Arial"/>
          <w:sz w:val="20"/>
        </w:rPr>
        <w:t>these destinations</w:t>
      </w:r>
      <w:r>
        <w:rPr>
          <w:rFonts w:ascii="Arial" w:hAnsi="Arial" w:cs="Arial"/>
          <w:sz w:val="20"/>
        </w:rPr>
        <w:t xml:space="preserve">. </w:t>
      </w:r>
      <w:r w:rsidR="00E14B39">
        <w:rPr>
          <w:rFonts w:ascii="Arial" w:hAnsi="Arial" w:cs="Arial"/>
          <w:sz w:val="20"/>
        </w:rPr>
        <w:t>Messages from not defined destinations will be discarded.</w:t>
      </w:r>
    </w:p>
    <w:p xmlns:wp14="http://schemas.microsoft.com/office/word/2010/wordml" w:rsidR="00331E29" w:rsidP="00331E29" w:rsidRDefault="00331E29" w14:paraId="2BEBC012" wp14:textId="77777777">
      <w:pPr>
        <w:pStyle w:val="Kop1"/>
      </w:pPr>
      <w:bookmarkStart w:name="_Toc450032283" w:id="6"/>
      <w:r>
        <w:t>Configuration</w:t>
      </w:r>
      <w:bookmarkEnd w:id="6"/>
    </w:p>
    <w:p xmlns:wp14="http://schemas.microsoft.com/office/word/2010/wordml" w:rsidRPr="00331E29" w:rsidR="00331E29" w:rsidP="00331E29" w:rsidRDefault="00331E29" w14:paraId="45FB0818" wp14:textId="77777777"/>
    <w:p xmlns:wp14="http://schemas.microsoft.com/office/word/2010/wordml" w:rsidRPr="00331E29" w:rsidR="00331E29" w:rsidP="00331E29" w:rsidRDefault="00331E29" w14:paraId="7C4D9384" wp14:textId="77777777">
      <w:pPr>
        <w:pStyle w:val="Kop2"/>
      </w:pPr>
      <w:bookmarkStart w:name="_Toc450032284" w:id="7"/>
      <w:r w:rsidRPr="00331E29">
        <w:t>Ascom Unite Configuration</w:t>
      </w:r>
      <w:bookmarkEnd w:id="7"/>
    </w:p>
    <w:p xmlns:wp14="http://schemas.microsoft.com/office/word/2010/wordml" w:rsidR="00331E29" w:rsidP="00331E29" w:rsidRDefault="00331E29" w14:paraId="049F31CB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331E29" w:rsidP="00331E29" w:rsidRDefault="00EA30BD" w14:paraId="46D12C71" wp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EventHandler parse the incoming SMTP message and forwards events to the TaskAssignment for further processing.</w:t>
      </w:r>
    </w:p>
    <w:p xmlns:wp14="http://schemas.microsoft.com/office/word/2010/wordml" w:rsidRPr="001448C9" w:rsidR="00331E29" w:rsidP="00331E29" w:rsidRDefault="00331E29" w14:paraId="53128261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B455D2" w:rsidP="00331E29" w:rsidRDefault="00FE6DE4" w14:paraId="33A3FF49" wp14:textId="77777777">
      <w:pPr>
        <w:pStyle w:val="Kop2"/>
      </w:pPr>
      <w:bookmarkStart w:name="_Toc450032285" w:id="8"/>
      <w:r>
        <w:t>Third-P</w:t>
      </w:r>
      <w:r w:rsidR="001448C9">
        <w:t>arty Configuration</w:t>
      </w:r>
      <w:bookmarkEnd w:id="8"/>
    </w:p>
    <w:p xmlns:wp14="http://schemas.microsoft.com/office/word/2010/wordml" w:rsidR="001448C9" w:rsidP="001448C9" w:rsidRDefault="001448C9" w14:paraId="62486C05" wp14:textId="77777777">
      <w:pPr>
        <w:rPr>
          <w:rFonts w:ascii="Arial" w:hAnsi="Arial" w:cs="Arial"/>
          <w:sz w:val="20"/>
        </w:rPr>
      </w:pPr>
    </w:p>
    <w:p xmlns:wp14="http://schemas.microsoft.com/office/word/2010/wordml" w:rsidRPr="001448C9" w:rsidR="001448C9" w:rsidP="001448C9" w:rsidRDefault="00EA30BD" w14:paraId="7E7C90AF" wp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 available.</w:t>
      </w:r>
    </w:p>
    <w:p xmlns:wp14="http://schemas.microsoft.com/office/word/2010/wordml" w:rsidRPr="001448C9" w:rsidR="001448C9" w:rsidP="001448C9" w:rsidRDefault="001448C9" w14:paraId="4101652C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1448C9" w:rsidP="00331E29" w:rsidRDefault="001448C9" w14:paraId="337A730B" wp14:textId="77777777">
      <w:pPr>
        <w:pStyle w:val="Kop2"/>
      </w:pPr>
      <w:bookmarkStart w:name="_Toc450032286" w:id="9"/>
      <w:r>
        <w:t>Mobility Configuration</w:t>
      </w:r>
      <w:bookmarkEnd w:id="9"/>
    </w:p>
    <w:p xmlns:wp14="http://schemas.microsoft.com/office/word/2010/wordml" w:rsidR="001448C9" w:rsidP="001448C9" w:rsidRDefault="001448C9" w14:paraId="4B99056E" wp14:textId="77777777">
      <w:pPr>
        <w:rPr>
          <w:rFonts w:ascii="Arial" w:hAnsi="Arial" w:cs="Arial"/>
          <w:sz w:val="20"/>
        </w:rPr>
      </w:pPr>
    </w:p>
    <w:p xmlns:wp14="http://schemas.microsoft.com/office/word/2010/wordml" w:rsidRPr="001448C9" w:rsidR="00EA30BD" w:rsidP="00EA30BD" w:rsidRDefault="00EA30BD" w14:paraId="275C732C" wp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 special configurations needed.</w:t>
      </w:r>
    </w:p>
    <w:p xmlns:wp14="http://schemas.microsoft.com/office/word/2010/wordml" w:rsidR="001448C9" w:rsidP="001448C9" w:rsidRDefault="001448C9" w14:paraId="1299C43A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B46606" w:rsidP="00B46606" w:rsidRDefault="00B46606" w14:paraId="3C5F9199" wp14:textId="77777777">
      <w:pPr>
        <w:pStyle w:val="Kop1"/>
      </w:pPr>
      <w:bookmarkStart w:name="_Toc450032287" w:id="10"/>
      <w:r>
        <w:t>Reference Documents</w:t>
      </w:r>
      <w:bookmarkEnd w:id="10"/>
    </w:p>
    <w:p xmlns:wp14="http://schemas.microsoft.com/office/word/2010/wordml" w:rsidRPr="00801D9A" w:rsidR="00B46606" w:rsidP="00B46606" w:rsidRDefault="00B46606" w14:paraId="4DDBEF00" wp14:textId="77777777">
      <w:pPr>
        <w:rPr>
          <w:rFonts w:ascii="Arial" w:hAnsi="Arial" w:cs="Arial"/>
          <w:sz w:val="20"/>
        </w:rPr>
      </w:pPr>
    </w:p>
    <w:p xmlns:wp14="http://schemas.microsoft.com/office/word/2010/wordml" w:rsidRPr="00801D9A" w:rsidR="00B46606" w:rsidP="00B46606" w:rsidRDefault="00B46606" w14:paraId="572D555C" wp14:textId="77777777">
      <w:pPr>
        <w:rPr>
          <w:rFonts w:ascii="Arial" w:hAnsi="Arial" w:cs="Arial"/>
          <w:sz w:val="20"/>
        </w:rPr>
      </w:pPr>
      <w:r w:rsidRPr="00801D9A">
        <w:rPr>
          <w:rFonts w:ascii="Arial" w:hAnsi="Arial" w:cs="Arial"/>
          <w:sz w:val="20"/>
        </w:rPr>
        <w:t>Add any reference documents that support informa</w:t>
      </w:r>
      <w:r w:rsidR="00BB7AD4">
        <w:rPr>
          <w:rFonts w:ascii="Arial" w:hAnsi="Arial" w:cs="Arial"/>
          <w:sz w:val="20"/>
        </w:rPr>
        <w:t>tion outlined in this document.</w:t>
      </w:r>
    </w:p>
    <w:p xmlns:wp14="http://schemas.microsoft.com/office/word/2010/wordml" w:rsidRPr="00801D9A" w:rsidR="00B46606" w:rsidP="00B46606" w:rsidRDefault="00B46606" w14:paraId="3461D779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B46606" w:rsidP="00B46606" w:rsidRDefault="00B46606" w14:paraId="6A829475" wp14:textId="77777777">
      <w:pPr>
        <w:rPr>
          <w:rFonts w:ascii="Arial" w:hAnsi="Arial" w:cs="Arial"/>
          <w:sz w:val="20"/>
        </w:rPr>
      </w:pPr>
      <w:r w:rsidRPr="00801D9A">
        <w:rPr>
          <w:rFonts w:ascii="Arial" w:hAnsi="Arial" w:cs="Arial"/>
          <w:sz w:val="20"/>
        </w:rPr>
        <w:t>&lt;Name of Document</w:t>
      </w:r>
      <w:r w:rsidR="00BB7AD4">
        <w:rPr>
          <w:rFonts w:ascii="Arial" w:hAnsi="Arial" w:cs="Arial"/>
          <w:sz w:val="20"/>
        </w:rPr>
        <w:t>&gt;: &lt;</w:t>
      </w:r>
      <w:r w:rsidRPr="00801D9A">
        <w:rPr>
          <w:rFonts w:ascii="Arial" w:hAnsi="Arial" w:cs="Arial"/>
          <w:sz w:val="20"/>
        </w:rPr>
        <w:t>Document ID/Reference Number&gt;</w:t>
      </w:r>
    </w:p>
    <w:p xmlns:wp14="http://schemas.microsoft.com/office/word/2010/wordml" w:rsidR="00B46606" w:rsidP="00B46606" w:rsidRDefault="00B46606" w14:paraId="3CF2D8B6" wp14:textId="77777777">
      <w:pPr>
        <w:rPr>
          <w:rFonts w:ascii="Arial" w:hAnsi="Arial" w:cs="Arial"/>
          <w:sz w:val="20"/>
        </w:rPr>
      </w:pPr>
    </w:p>
    <w:p xmlns:wp14="http://schemas.microsoft.com/office/word/2010/wordml" w:rsidRPr="00801D9A" w:rsidR="00B46606" w:rsidP="00B46606" w:rsidRDefault="00B46606" w14:paraId="0FB78278" wp14:textId="77777777">
      <w:pPr>
        <w:rPr>
          <w:rFonts w:ascii="Arial" w:hAnsi="Arial" w:cs="Arial"/>
          <w:sz w:val="20"/>
        </w:rPr>
      </w:pPr>
    </w:p>
    <w:p xmlns:wp14="http://schemas.microsoft.com/office/word/2010/wordml" w:rsidR="00B46606" w:rsidRDefault="00B46606" w14:paraId="1FC39945" wp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xmlns:wp14="http://schemas.microsoft.com/office/word/2010/wordml" w:rsidR="00B46606" w:rsidP="005D057B" w:rsidRDefault="005D057B" w14:paraId="20DC21D5" wp14:textId="77777777">
      <w:pPr>
        <w:pStyle w:val="Kop1"/>
      </w:pPr>
      <w:bookmarkStart w:name="_Toc450032288" w:id="11"/>
      <w:r>
        <w:t>Design Reference</w:t>
      </w:r>
      <w:bookmarkEnd w:id="11"/>
    </w:p>
    <w:p xmlns:wp14="http://schemas.microsoft.com/office/word/2010/wordml" w:rsidRPr="005D057B" w:rsidR="005D057B" w:rsidP="005D057B" w:rsidRDefault="005D057B" w14:paraId="0562CB0E" wp14:textId="77777777"/>
    <w:p xmlns:wp14="http://schemas.microsoft.com/office/word/2010/wordml" w:rsidRPr="009B3371" w:rsidR="00CD2413" w:rsidP="005D057B" w:rsidRDefault="00CD2413" w14:paraId="151C506A" wp14:textId="77777777">
      <w:pPr>
        <w:pStyle w:val="Kop2"/>
      </w:pPr>
      <w:bookmarkStart w:name="_Toc450032289" w:id="12"/>
      <w:r w:rsidRPr="009B3371">
        <w:t xml:space="preserve">Protocol for Incoming </w:t>
      </w:r>
      <w:r w:rsidR="008F73C4">
        <w:t xml:space="preserve">Data / </w:t>
      </w:r>
      <w:r w:rsidRPr="009B3371">
        <w:t>Messages</w:t>
      </w:r>
      <w:bookmarkEnd w:id="12"/>
    </w:p>
    <w:p xmlns:wp14="http://schemas.microsoft.com/office/word/2010/wordml" w:rsidR="00032C2F" w:rsidRDefault="00032C2F" w14:paraId="34CE0A41" wp14:textId="77777777">
      <w:pPr>
        <w:rPr>
          <w:rStyle w:val="Tekstvantijdelijkeaanduiding"/>
          <w:rFonts w:ascii="Arial" w:hAnsi="Arial" w:cs="Arial"/>
          <w:color w:val="auto"/>
          <w:sz w:val="20"/>
          <w:szCs w:val="20"/>
        </w:rPr>
      </w:pPr>
    </w:p>
    <w:p xmlns:wp14="http://schemas.microsoft.com/office/word/2010/wordml" w:rsidR="005E048B" w:rsidRDefault="005E048B" w14:paraId="04B9D41B" wp14:textId="77777777">
      <w:pPr>
        <w:rPr>
          <w:rStyle w:val="Tekstvantijdelijkeaanduiding"/>
          <w:rFonts w:ascii="Arial" w:hAnsi="Arial" w:cs="Arial"/>
          <w:color w:val="auto"/>
          <w:sz w:val="20"/>
          <w:szCs w:val="20"/>
        </w:rPr>
      </w:pPr>
      <w:r>
        <w:rPr>
          <w:rStyle w:val="Tekstvantijdelijkeaanduiding"/>
          <w:rFonts w:ascii="Arial" w:hAnsi="Arial" w:cs="Arial"/>
          <w:color w:val="auto"/>
          <w:sz w:val="20"/>
          <w:szCs w:val="20"/>
        </w:rPr>
        <w:t>Exam</w:t>
      </w:r>
      <w:r w:rsidR="00B51C16">
        <w:rPr>
          <w:rStyle w:val="Tekstvantijdelijkeaanduiding"/>
          <w:rFonts w:ascii="Arial" w:hAnsi="Arial" w:cs="Arial"/>
          <w:color w:val="auto"/>
          <w:sz w:val="20"/>
          <w:szCs w:val="20"/>
        </w:rPr>
        <w:t>ple of incoming message from PTS</w:t>
      </w:r>
      <w:r>
        <w:rPr>
          <w:rStyle w:val="Tekstvantijdelijkeaanduiding"/>
          <w:rFonts w:ascii="Arial" w:hAnsi="Arial" w:cs="Arial"/>
          <w:color w:val="auto"/>
          <w:sz w:val="20"/>
          <w:szCs w:val="20"/>
        </w:rPr>
        <w:t>:</w:t>
      </w:r>
    </w:p>
    <w:p xmlns:wp14="http://schemas.microsoft.com/office/word/2010/wordml" w:rsidR="00B51C16" w:rsidRDefault="00B51C16" w14:paraId="62EBF3C5" wp14:textId="77777777">
      <w:pPr>
        <w:rPr>
          <w:rStyle w:val="Tekstvantijdelijkeaanduiding"/>
          <w:rFonts w:ascii="Arial" w:hAnsi="Arial" w:cs="Arial"/>
          <w:color w:val="auto"/>
          <w:sz w:val="20"/>
          <w:szCs w:val="20"/>
        </w:rPr>
      </w:pPr>
    </w:p>
    <w:p xmlns:wp14="http://schemas.microsoft.com/office/word/2010/wordml" w:rsidR="00454EBD" w:rsidP="00454EBD" w:rsidRDefault="00454EBD" w14:paraId="17EB9687" wp14:textId="77777777">
      <w:r w:rsidRPr="00B03620">
        <w:t>&lt;SMTP Subject&gt;[Destination Address] re</w:t>
      </w:r>
      <w:r>
        <w:t>c</w:t>
      </w:r>
      <w:r w:rsidRPr="00B03620">
        <w:t>eived a carrier</w:t>
      </w:r>
    </w:p>
    <w:p xmlns:wp14="http://schemas.microsoft.com/office/word/2010/wordml" w:rsidR="00B51C16" w:rsidP="00454EBD" w:rsidRDefault="00454EBD" w14:paraId="506E9AF9" wp14:textId="77777777">
      <w:r w:rsidRPr="00B03620">
        <w:t>&lt;SMTP Body&gt;Carrier [Carrier ID] successfully sent from [Sending Device Nam</w:t>
      </w:r>
      <w:r>
        <w:t>e] to [Destination Device Name]</w:t>
      </w:r>
    </w:p>
    <w:p xmlns:wp14="http://schemas.microsoft.com/office/word/2010/wordml" w:rsidR="00454EBD" w:rsidP="00454EBD" w:rsidRDefault="00454EBD" w14:paraId="6D98A12B" wp14:textId="77777777">
      <w:pPr>
        <w:rPr>
          <w:rStyle w:val="Tekstvantijdelijkeaanduiding"/>
          <w:rFonts w:ascii="Arial" w:hAnsi="Arial" w:cs="Arial"/>
          <w:color w:val="auto"/>
          <w:sz w:val="20"/>
          <w:szCs w:val="20"/>
        </w:rPr>
      </w:pPr>
    </w:p>
    <w:p xmlns:wp14="http://schemas.microsoft.com/office/word/2010/wordml" w:rsidR="00454EBD" w:rsidP="00454EBD" w:rsidRDefault="00EF08BE" w14:paraId="119DA43B" wp14:textId="77777777">
      <w:pPr>
        <w:rPr>
          <w:rStyle w:val="Tekstvantijdelijkeaanduiding"/>
          <w:rFonts w:ascii="Arial" w:hAnsi="Arial" w:cs="Arial"/>
          <w:color w:val="auto"/>
          <w:sz w:val="20"/>
          <w:szCs w:val="20"/>
        </w:rPr>
      </w:pPr>
      <w:r>
        <w:rPr>
          <w:rStyle w:val="Tekstvantijdelijkeaanduiding"/>
          <w:rFonts w:ascii="Arial" w:hAnsi="Arial" w:cs="Arial"/>
          <w:color w:val="auto"/>
          <w:sz w:val="20"/>
          <w:szCs w:val="20"/>
        </w:rPr>
        <w:t>[</w:t>
      </w:r>
      <w:r w:rsidR="00454EBD">
        <w:rPr>
          <w:rStyle w:val="Tekstvantijdelijkeaanduiding"/>
          <w:rFonts w:ascii="Arial" w:hAnsi="Arial" w:cs="Arial"/>
          <w:color w:val="auto"/>
          <w:sz w:val="20"/>
          <w:szCs w:val="20"/>
        </w:rPr>
        <w:t xml:space="preserve">Destination </w:t>
      </w:r>
      <w:r>
        <w:rPr>
          <w:rStyle w:val="Tekstvantijdelijkeaanduiding"/>
          <w:rFonts w:ascii="Arial" w:hAnsi="Arial" w:cs="Arial"/>
          <w:color w:val="auto"/>
          <w:sz w:val="20"/>
          <w:szCs w:val="20"/>
        </w:rPr>
        <w:t>A</w:t>
      </w:r>
      <w:r w:rsidR="00454EBD">
        <w:rPr>
          <w:rStyle w:val="Tekstvantijdelijkeaanduiding"/>
          <w:rFonts w:ascii="Arial" w:hAnsi="Arial" w:cs="Arial"/>
          <w:color w:val="auto"/>
          <w:sz w:val="20"/>
          <w:szCs w:val="20"/>
        </w:rPr>
        <w:t>ddress</w:t>
      </w:r>
      <w:r>
        <w:rPr>
          <w:rStyle w:val="Tekstvantijdelijkeaanduiding"/>
          <w:rFonts w:ascii="Arial" w:hAnsi="Arial" w:cs="Arial"/>
          <w:color w:val="auto"/>
          <w:sz w:val="20"/>
          <w:szCs w:val="20"/>
        </w:rPr>
        <w:t>]</w:t>
      </w:r>
      <w:r w:rsidR="00454EBD">
        <w:rPr>
          <w:rStyle w:val="Tekstvantijdelijkeaanduiding"/>
          <w:rFonts w:ascii="Arial" w:hAnsi="Arial" w:cs="Arial"/>
          <w:color w:val="auto"/>
          <w:sz w:val="20"/>
          <w:szCs w:val="20"/>
        </w:rPr>
        <w:t xml:space="preserve"> is used as the Location</w:t>
      </w:r>
      <w:r w:rsidR="00A764AC">
        <w:rPr>
          <w:rStyle w:val="Tekstvantijdelijkeaanduiding"/>
          <w:rFonts w:ascii="Arial" w:hAnsi="Arial" w:cs="Arial"/>
          <w:color w:val="auto"/>
          <w:sz w:val="20"/>
          <w:szCs w:val="20"/>
        </w:rPr>
        <w:t xml:space="preserve"> in the configuration</w:t>
      </w:r>
      <w:r w:rsidR="00454EBD">
        <w:rPr>
          <w:rStyle w:val="Tekstvantijdelijkeaanduiding"/>
          <w:rFonts w:ascii="Arial" w:hAnsi="Arial" w:cs="Arial"/>
          <w:color w:val="auto"/>
          <w:sz w:val="20"/>
          <w:szCs w:val="20"/>
        </w:rPr>
        <w:t>.</w:t>
      </w:r>
    </w:p>
    <w:p xmlns:wp14="http://schemas.microsoft.com/office/word/2010/wordml" w:rsidRPr="009B3371" w:rsidR="005E048B" w:rsidRDefault="005E048B" w14:paraId="2946DB82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032C2F" w:rsidP="005D057B" w:rsidRDefault="00032C2F" w14:paraId="32AD5777" wp14:textId="77777777">
      <w:pPr>
        <w:pStyle w:val="Kop2"/>
      </w:pPr>
      <w:bookmarkStart w:name="_Toc450032290" w:id="13"/>
      <w:r w:rsidRPr="009B3371">
        <w:t xml:space="preserve">Events </w:t>
      </w:r>
      <w:r w:rsidR="00BB7AD4">
        <w:t>Created</w:t>
      </w:r>
      <w:r w:rsidRPr="009B3371" w:rsidR="00A326CF">
        <w:t xml:space="preserve"> </w:t>
      </w:r>
      <w:r w:rsidRPr="009B3371">
        <w:t>in Unite Admin</w:t>
      </w:r>
      <w:bookmarkEnd w:id="13"/>
    </w:p>
    <w:p xmlns:wp14="http://schemas.microsoft.com/office/word/2010/wordml" w:rsidRPr="00BB7AD4" w:rsidR="00BB7AD4" w:rsidP="005D057B" w:rsidRDefault="00BB7AD4" w14:paraId="5997CC1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BB7AD4" w:rsidR="005D057B" w:rsidP="005D057B" w:rsidRDefault="00BB7AD4" w14:paraId="36A13A6F" wp14:textId="77777777">
      <w:pPr>
        <w:rPr>
          <w:rFonts w:ascii="Arial" w:hAnsi="Arial" w:cs="Arial"/>
          <w:sz w:val="20"/>
          <w:szCs w:val="20"/>
        </w:rPr>
      </w:pPr>
      <w:r w:rsidRPr="00BB7AD4">
        <w:rPr>
          <w:rFonts w:ascii="Arial" w:hAnsi="Arial" w:cs="Arial"/>
          <w:sz w:val="20"/>
          <w:szCs w:val="20"/>
        </w:rPr>
        <w:t xml:space="preserve">Specify the Events </w:t>
      </w:r>
      <w:r w:rsidR="00504513">
        <w:rPr>
          <w:rFonts w:ascii="Arial" w:hAnsi="Arial" w:cs="Arial"/>
          <w:sz w:val="20"/>
          <w:szCs w:val="20"/>
        </w:rPr>
        <w:t>c</w:t>
      </w:r>
      <w:r w:rsidRPr="00BB7AD4">
        <w:rPr>
          <w:rFonts w:ascii="Arial" w:hAnsi="Arial" w:cs="Arial"/>
          <w:sz w:val="20"/>
          <w:szCs w:val="20"/>
        </w:rPr>
        <w:t>reated in Unite Admin.</w:t>
      </w:r>
      <w:r w:rsidR="00504513">
        <w:rPr>
          <w:rFonts w:ascii="Arial" w:hAnsi="Arial" w:cs="Arial"/>
          <w:sz w:val="20"/>
          <w:szCs w:val="20"/>
        </w:rPr>
        <w:t xml:space="preserve"> Add more table rows if necessary.</w:t>
      </w:r>
    </w:p>
    <w:p xmlns:wp14="http://schemas.microsoft.com/office/word/2010/wordml" w:rsidRPr="00BB7AD4" w:rsidR="00BB7AD4" w:rsidP="005D057B" w:rsidRDefault="00BB7AD4" w14:paraId="110FFD37" wp14:textId="77777777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42"/>
        <w:gridCol w:w="1593"/>
        <w:gridCol w:w="2520"/>
        <w:gridCol w:w="3262"/>
      </w:tblGrid>
      <w:tr xmlns:wp14="http://schemas.microsoft.com/office/word/2010/wordml" w:rsidRPr="009B3371" w:rsidR="00522ABE" w:rsidTr="00522ABE" w14:paraId="208C9DBE" wp14:textId="77777777">
        <w:trPr>
          <w:tblHeader/>
        </w:trPr>
        <w:tc>
          <w:tcPr>
            <w:tcW w:w="1642" w:type="dxa"/>
            <w:shd w:val="clear" w:color="auto" w:fill="D9D9D9" w:themeFill="background1" w:themeFillShade="D9"/>
          </w:tcPr>
          <w:p w:rsidRPr="009B3371" w:rsidR="00522ABE" w:rsidRDefault="00522ABE" w14:paraId="7B04A0A9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Event Name</w:t>
            </w:r>
          </w:p>
        </w:tc>
        <w:tc>
          <w:tcPr>
            <w:tcW w:w="1593" w:type="dxa"/>
            <w:shd w:val="clear" w:color="auto" w:fill="D9D9D9" w:themeFill="background1" w:themeFillShade="D9"/>
          </w:tcPr>
          <w:p w:rsidRPr="009B3371" w:rsidR="00522ABE" w:rsidRDefault="004C1E89" w14:paraId="7F6F1D9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Event</w:t>
            </w:r>
            <w:r w:rsidRPr="009B3371" w:rsidR="00522ABE">
              <w:rPr>
                <w:rFonts w:ascii="Arial" w:hAnsi="Arial" w:cs="Arial"/>
                <w:sz w:val="20"/>
                <w:szCs w:val="20"/>
              </w:rPr>
              <w:t xml:space="preserve"> Type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Pr="009B3371" w:rsidR="00522ABE" w:rsidRDefault="00522ABE" w14:paraId="614E2ADC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Description of the Event</w:t>
            </w:r>
          </w:p>
        </w:tc>
        <w:tc>
          <w:tcPr>
            <w:tcW w:w="3262" w:type="dxa"/>
            <w:shd w:val="clear" w:color="auto" w:fill="D9D9D9" w:themeFill="background1" w:themeFillShade="D9"/>
          </w:tcPr>
          <w:p w:rsidRPr="009B3371" w:rsidR="00522ABE" w:rsidRDefault="00C16996" w14:paraId="18208EA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Trigger Conditions</w:t>
            </w:r>
          </w:p>
        </w:tc>
      </w:tr>
      <w:tr xmlns:wp14="http://schemas.microsoft.com/office/word/2010/wordml" w:rsidRPr="009B3371" w:rsidR="00522ABE" w:rsidTr="00522ABE" w14:paraId="3EA3E687" wp14:textId="77777777">
        <w:tc>
          <w:tcPr>
            <w:tcW w:w="1642" w:type="dxa"/>
          </w:tcPr>
          <w:p w:rsidRPr="009B3371" w:rsidR="00522ABE" w:rsidP="00522ABE" w:rsidRDefault="001703C6" w14:paraId="465A6C4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Carrier Arrived</w:t>
            </w:r>
          </w:p>
        </w:tc>
        <w:tc>
          <w:tcPr>
            <w:tcW w:w="1593" w:type="dxa"/>
          </w:tcPr>
          <w:p w:rsidRPr="009B3371" w:rsidR="00522ABE" w:rsidP="004C1E89" w:rsidRDefault="00C16996" w14:paraId="29D227C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Category A</w:t>
            </w:r>
          </w:p>
        </w:tc>
        <w:tc>
          <w:tcPr>
            <w:tcW w:w="2520" w:type="dxa"/>
          </w:tcPr>
          <w:p w:rsidRPr="009B3371" w:rsidR="00522ABE" w:rsidP="001703C6" w:rsidRDefault="005E048B" w14:paraId="7B033A1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Sends a</w:t>
            </w:r>
            <w:r w:rsidR="001703C6">
              <w:rPr>
                <w:rFonts w:ascii="Arial" w:hAnsi="Arial" w:cs="Arial"/>
                <w:sz w:val="20"/>
                <w:szCs w:val="20"/>
              </w:rPr>
              <w:t xml:space="preserve"> message to the end user for PTS</w:t>
            </w:r>
            <w:r>
              <w:rPr>
                <w:rFonts w:ascii="Arial" w:hAnsi="Arial" w:cs="Arial"/>
                <w:sz w:val="20"/>
                <w:szCs w:val="20"/>
              </w:rPr>
              <w:t xml:space="preserve"> al</w:t>
            </w:r>
            <w:r w:rsidR="001703C6">
              <w:rPr>
                <w:rFonts w:ascii="Arial" w:hAnsi="Arial" w:cs="Arial"/>
                <w:sz w:val="20"/>
                <w:szCs w:val="20"/>
              </w:rPr>
              <w:t>erts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2" w:type="dxa"/>
          </w:tcPr>
          <w:p w:rsidRPr="009B3371" w:rsidR="00522ABE" w:rsidP="005E048B" w:rsidRDefault="00C16996" w14:paraId="69EAFAB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="005E048B">
              <w:rPr>
                <w:rFonts w:ascii="Arial" w:hAnsi="Arial" w:cs="Arial"/>
                <w:sz w:val="20"/>
                <w:szCs w:val="20"/>
              </w:rPr>
              <w:t xml:space="preserve">Event Element 1” equals </w:t>
            </w:r>
            <w:r w:rsidR="001703C6">
              <w:rPr>
                <w:rFonts w:ascii="Arial" w:hAnsi="Arial" w:cs="Arial"/>
                <w:sz w:val="20"/>
                <w:szCs w:val="20"/>
              </w:rPr>
              <w:t>“Carrier Arrived</w:t>
            </w:r>
            <w:r w:rsidR="005E048B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</w:tbl>
    <w:p xmlns:wp14="http://schemas.microsoft.com/office/word/2010/wordml" w:rsidRPr="009B3371" w:rsidR="00522ABE" w:rsidP="00A326CF" w:rsidRDefault="00522ABE" w14:paraId="6B699379" wp14:textId="77777777">
      <w:pPr>
        <w:tabs>
          <w:tab w:val="left" w:pos="1800"/>
        </w:tabs>
        <w:rPr>
          <w:rFonts w:ascii="Arial" w:hAnsi="Arial" w:cs="Arial"/>
          <w:sz w:val="20"/>
          <w:szCs w:val="20"/>
        </w:rPr>
      </w:pPr>
    </w:p>
    <w:p xmlns:wp14="http://schemas.microsoft.com/office/word/2010/wordml" w:rsidR="00522ABE" w:rsidP="005D057B" w:rsidRDefault="00522ABE" w14:paraId="334A1A2E" wp14:textId="77777777">
      <w:pPr>
        <w:pStyle w:val="Kop2"/>
      </w:pPr>
      <w:bookmarkStart w:name="_Toc450032291" w:id="14"/>
      <w:r w:rsidRPr="009B3371">
        <w:t xml:space="preserve">Functional </w:t>
      </w:r>
      <w:r w:rsidRPr="009B3371" w:rsidR="00481BDD">
        <w:t>D</w:t>
      </w:r>
      <w:r w:rsidRPr="009B3371">
        <w:t xml:space="preserve">escriptions of </w:t>
      </w:r>
      <w:r w:rsidRPr="009B3371" w:rsidR="004C1E89">
        <w:t>Event</w:t>
      </w:r>
      <w:r w:rsidRPr="009B3371">
        <w:t xml:space="preserve"> Types for Events</w:t>
      </w:r>
      <w:bookmarkEnd w:id="14"/>
    </w:p>
    <w:p xmlns:wp14="http://schemas.microsoft.com/office/word/2010/wordml" w:rsidR="00BB7AD4" w:rsidP="005D057B" w:rsidRDefault="00BB7AD4" w14:paraId="3FE9F23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BB7AD4" w:rsidR="00504513" w:rsidP="005D057B" w:rsidRDefault="00504513" w14:paraId="2B2C086D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Provide functional descriptions of each Event Type for each Event created in Unite Admin. Add more table rows if necessary.</w:t>
      </w:r>
    </w:p>
    <w:p xmlns:wp14="http://schemas.microsoft.com/office/word/2010/wordml" w:rsidRPr="00BB7AD4" w:rsidR="00BB7AD4" w:rsidP="005D057B" w:rsidRDefault="00BB7AD4" w14:paraId="1F72F646" wp14:textId="77777777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93"/>
        <w:gridCol w:w="7402"/>
      </w:tblGrid>
      <w:tr xmlns:wp14="http://schemas.microsoft.com/office/word/2010/wordml" w:rsidRPr="009B3371" w:rsidR="00522ABE" w:rsidTr="00522ABE" w14:paraId="42227479" wp14:textId="77777777">
        <w:trPr>
          <w:tblHeader/>
        </w:trPr>
        <w:tc>
          <w:tcPr>
            <w:tcW w:w="1593" w:type="dxa"/>
            <w:shd w:val="clear" w:color="auto" w:fill="D9D9D9" w:themeFill="background1" w:themeFillShade="D9"/>
          </w:tcPr>
          <w:p w:rsidRPr="009B3371" w:rsidR="00522ABE" w:rsidP="004B5726" w:rsidRDefault="004C1E89" w14:paraId="3E7CC7A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Event</w:t>
            </w:r>
            <w:r w:rsidRPr="009B3371" w:rsidR="00522ABE">
              <w:rPr>
                <w:rFonts w:ascii="Arial" w:hAnsi="Arial" w:cs="Arial"/>
                <w:sz w:val="20"/>
                <w:szCs w:val="20"/>
              </w:rPr>
              <w:t xml:space="preserve"> Type</w:t>
            </w:r>
          </w:p>
        </w:tc>
        <w:tc>
          <w:tcPr>
            <w:tcW w:w="7402" w:type="dxa"/>
            <w:shd w:val="clear" w:color="auto" w:fill="D9D9D9" w:themeFill="background1" w:themeFillShade="D9"/>
          </w:tcPr>
          <w:p w:rsidRPr="009B3371" w:rsidR="00522ABE" w:rsidP="005D057B" w:rsidRDefault="00522ABE" w14:paraId="74704BC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 xml:space="preserve">Description of the </w:t>
            </w:r>
            <w:r w:rsidRPr="009B3371" w:rsidR="003170FD">
              <w:rPr>
                <w:rFonts w:ascii="Arial" w:hAnsi="Arial" w:cs="Arial"/>
                <w:sz w:val="20"/>
                <w:szCs w:val="20"/>
              </w:rPr>
              <w:t>Event Type</w:t>
            </w:r>
          </w:p>
        </w:tc>
      </w:tr>
      <w:tr xmlns:wp14="http://schemas.microsoft.com/office/word/2010/wordml" w:rsidRPr="009B3371" w:rsidR="00522ABE" w:rsidTr="00522ABE" w14:paraId="39AAF248" wp14:textId="77777777">
        <w:tc>
          <w:tcPr>
            <w:tcW w:w="1593" w:type="dxa"/>
          </w:tcPr>
          <w:p w:rsidRPr="009B3371" w:rsidR="00522ABE" w:rsidP="004C1E89" w:rsidRDefault="00C16996" w14:paraId="49D8096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Category A</w:t>
            </w:r>
          </w:p>
        </w:tc>
        <w:tc>
          <w:tcPr>
            <w:tcW w:w="7402" w:type="dxa"/>
          </w:tcPr>
          <w:p w:rsidRPr="009B3371" w:rsidR="00522ABE" w:rsidP="0030799F" w:rsidRDefault="00C16996" w14:paraId="1ED61E0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Represents the category of </w:t>
            </w:r>
            <w:r w:rsidR="0030799F">
              <w:rPr>
                <w:rFonts w:ascii="Arial" w:hAnsi="Arial" w:cs="Arial"/>
                <w:sz w:val="20"/>
                <w:szCs w:val="20"/>
              </w:rPr>
              <w:t xml:space="preserve">Carrier Arrived </w:t>
            </w:r>
            <w:r w:rsidR="005E048B">
              <w:rPr>
                <w:rFonts w:ascii="Arial" w:hAnsi="Arial" w:cs="Arial"/>
                <w:sz w:val="20"/>
                <w:szCs w:val="20"/>
              </w:rPr>
              <w:t>alerts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published by </w:t>
            </w:r>
            <w:r w:rsidR="005E048B">
              <w:rPr>
                <w:rFonts w:ascii="Arial" w:hAnsi="Arial" w:cs="Arial"/>
                <w:sz w:val="20"/>
                <w:szCs w:val="20"/>
              </w:rPr>
              <w:t xml:space="preserve">integration </w:t>
            </w:r>
            <w:r w:rsidR="0030799F">
              <w:rPr>
                <w:rFonts w:ascii="Arial" w:hAnsi="Arial" w:cs="Arial"/>
                <w:sz w:val="20"/>
                <w:szCs w:val="20"/>
              </w:rPr>
              <w:t>PTS</w:t>
            </w:r>
            <w:r w:rsidR="005E04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9B3371" w:rsidR="003170FD" w:rsidP="00A326CF" w:rsidRDefault="003170FD" w14:paraId="08CE6F91" wp14:textId="77777777">
      <w:pPr>
        <w:tabs>
          <w:tab w:val="left" w:pos="1800"/>
        </w:tabs>
        <w:rPr>
          <w:rFonts w:ascii="Arial" w:hAnsi="Arial" w:cs="Arial"/>
          <w:sz w:val="20"/>
          <w:szCs w:val="20"/>
        </w:rPr>
      </w:pPr>
    </w:p>
    <w:p xmlns:wp14="http://schemas.microsoft.com/office/word/2010/wordml" w:rsidR="0020465D" w:rsidP="005D057B" w:rsidRDefault="0020465D" w14:paraId="6ACFEF15" wp14:textId="77777777">
      <w:pPr>
        <w:pStyle w:val="Kop2"/>
      </w:pPr>
      <w:bookmarkStart w:name="_Toc450032292" w:id="15"/>
      <w:r w:rsidRPr="009B3371">
        <w:t xml:space="preserve">Functional </w:t>
      </w:r>
      <w:r w:rsidRPr="009B3371" w:rsidR="00481BDD">
        <w:t>D</w:t>
      </w:r>
      <w:r w:rsidRPr="009B3371">
        <w:t xml:space="preserve">escriptions of Actions </w:t>
      </w:r>
      <w:r w:rsidRPr="009B3371" w:rsidR="007B7914">
        <w:t xml:space="preserve">Constructed </w:t>
      </w:r>
      <w:r w:rsidRPr="009B3371">
        <w:t>in the Action Configuration</w:t>
      </w:r>
      <w:bookmarkEnd w:id="15"/>
    </w:p>
    <w:p xmlns:wp14="http://schemas.microsoft.com/office/word/2010/wordml" w:rsidRPr="00504513" w:rsidR="005D057B" w:rsidP="005D057B" w:rsidRDefault="005D057B" w14:paraId="61CDCEA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504513" w:rsidR="00504513" w:rsidP="005D057B" w:rsidRDefault="00504513" w14:paraId="209974E2" wp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Provide functional descriptions of Actions constructed in the Action Configuration. Add more table rows if necessary.</w:t>
      </w:r>
    </w:p>
    <w:p xmlns:wp14="http://schemas.microsoft.com/office/word/2010/wordml" w:rsidRPr="00504513" w:rsidR="00504513" w:rsidP="005D057B" w:rsidRDefault="00504513" w14:paraId="6BB9E253" wp14:textId="77777777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15"/>
        <w:gridCol w:w="1440"/>
        <w:gridCol w:w="5962"/>
      </w:tblGrid>
      <w:tr xmlns:wp14="http://schemas.microsoft.com/office/word/2010/wordml" w:rsidRPr="009B3371" w:rsidR="0020465D" w:rsidTr="0020465D" w14:paraId="0B472D0D" wp14:textId="77777777">
        <w:trPr>
          <w:tblHeader/>
        </w:trPr>
        <w:tc>
          <w:tcPr>
            <w:tcW w:w="1615" w:type="dxa"/>
            <w:shd w:val="clear" w:color="auto" w:fill="D9D9D9" w:themeFill="background1" w:themeFillShade="D9"/>
          </w:tcPr>
          <w:p w:rsidRPr="009B3371" w:rsidR="0020465D" w:rsidP="00976A71" w:rsidRDefault="0020465D" w14:paraId="6C28EC5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Action Name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Pr="009B3371" w:rsidR="0020465D" w:rsidP="00976A71" w:rsidRDefault="0020465D" w14:paraId="759AC23C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Action Type</w:t>
            </w:r>
          </w:p>
        </w:tc>
        <w:tc>
          <w:tcPr>
            <w:tcW w:w="5962" w:type="dxa"/>
            <w:shd w:val="clear" w:color="auto" w:fill="D9D9D9" w:themeFill="background1" w:themeFillShade="D9"/>
          </w:tcPr>
          <w:p w:rsidRPr="009B3371" w:rsidR="0020465D" w:rsidP="00976A71" w:rsidRDefault="0020465D" w14:paraId="2626CC4C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B3371">
              <w:rPr>
                <w:rFonts w:ascii="Arial" w:hAnsi="Arial" w:cs="Arial"/>
                <w:sz w:val="20"/>
                <w:szCs w:val="20"/>
              </w:rPr>
              <w:t>Functional Description</w:t>
            </w:r>
            <w:r w:rsidRPr="009B3371" w:rsidR="00B26CE6">
              <w:rPr>
                <w:rFonts w:ascii="Arial" w:hAnsi="Arial" w:cs="Arial"/>
                <w:sz w:val="20"/>
                <w:szCs w:val="20"/>
              </w:rPr>
              <w:t xml:space="preserve"> of the Action</w:t>
            </w:r>
          </w:p>
        </w:tc>
      </w:tr>
      <w:tr xmlns:wp14="http://schemas.microsoft.com/office/word/2010/wordml" w:rsidRPr="009B3371" w:rsidR="0020465D" w:rsidTr="0020465D" w14:paraId="16015DF3" wp14:textId="77777777">
        <w:tc>
          <w:tcPr>
            <w:tcW w:w="1615" w:type="dxa"/>
          </w:tcPr>
          <w:p w:rsidRPr="009B3371" w:rsidR="0020465D" w:rsidP="00504513" w:rsidRDefault="0030799F" w14:paraId="6D42302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Carrier Arrived</w:t>
            </w:r>
          </w:p>
        </w:tc>
        <w:tc>
          <w:tcPr>
            <w:tcW w:w="1440" w:type="dxa"/>
          </w:tcPr>
          <w:p w:rsidRPr="009B3371" w:rsidR="0020465D" w:rsidP="00976A71" w:rsidRDefault="00616BA6" w14:paraId="3BA38FA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286914">
              <w:rPr>
                <w:rFonts w:ascii="Arial" w:hAnsi="Arial" w:cs="Arial"/>
                <w:sz w:val="20"/>
                <w:szCs w:val="20"/>
              </w:rPr>
              <w:t>essage</w:t>
            </w:r>
          </w:p>
        </w:tc>
        <w:tc>
          <w:tcPr>
            <w:tcW w:w="5962" w:type="dxa"/>
          </w:tcPr>
          <w:p w:rsidRPr="009B3371" w:rsidR="0020465D" w:rsidP="0030799F" w:rsidRDefault="00616BA6" w14:paraId="348658C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Message containing </w:t>
            </w:r>
            <w:r w:rsidR="0030799F">
              <w:rPr>
                <w:rFonts w:ascii="Arial" w:hAnsi="Arial" w:cs="Arial"/>
                <w:sz w:val="20"/>
                <w:szCs w:val="20"/>
              </w:rPr>
              <w:t>SMTP body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triggered </w:t>
            </w:r>
            <w:r w:rsidR="0030799F">
              <w:rPr>
                <w:rFonts w:ascii="Arial" w:hAnsi="Arial" w:cs="Arial"/>
                <w:sz w:val="20"/>
                <w:szCs w:val="20"/>
              </w:rPr>
              <w:t>Carrier Arrived</w:t>
            </w:r>
            <w:r>
              <w:rPr>
                <w:rFonts w:ascii="Arial" w:hAnsi="Arial" w:cs="Arial"/>
                <w:sz w:val="20"/>
                <w:szCs w:val="20"/>
              </w:rPr>
              <w:t xml:space="preserve"> alert.</w:t>
            </w:r>
            <w:r w:rsidR="00FE6C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9B3371" w:rsidR="0020465D" w:rsidP="00A326CF" w:rsidRDefault="0020465D" w14:paraId="23DE523C" wp14:textId="77777777">
      <w:pPr>
        <w:tabs>
          <w:tab w:val="left" w:pos="1800"/>
        </w:tabs>
        <w:rPr>
          <w:rFonts w:ascii="Arial" w:hAnsi="Arial" w:cs="Arial"/>
          <w:sz w:val="20"/>
          <w:szCs w:val="20"/>
        </w:rPr>
      </w:pPr>
    </w:p>
    <w:p xmlns:wp14="http://schemas.microsoft.com/office/word/2010/wordml" w:rsidR="00032C2F" w:rsidP="00C54FB9" w:rsidRDefault="00032C2F" w14:paraId="599D8948" wp14:textId="77777777">
      <w:pPr>
        <w:pStyle w:val="Kop2"/>
      </w:pPr>
      <w:bookmarkStart w:name="_Toc450032293" w:id="16"/>
      <w:r w:rsidRPr="009B3371">
        <w:t xml:space="preserve">Functional </w:t>
      </w:r>
      <w:r w:rsidRPr="009B3371" w:rsidR="00481BDD">
        <w:t>D</w:t>
      </w:r>
      <w:r w:rsidRPr="009B3371">
        <w:t>escriptions of Event Elements</w:t>
      </w:r>
      <w:bookmarkEnd w:id="16"/>
    </w:p>
    <w:p xmlns:wp14="http://schemas.microsoft.com/office/word/2010/wordml" w:rsidR="00731843" w:rsidP="00731843" w:rsidRDefault="00731843" w14:paraId="52E56223" wp14:textId="77777777"/>
    <w:p xmlns:wp14="http://schemas.microsoft.com/office/word/2010/wordml" w:rsidRPr="00731843" w:rsidR="00731843" w:rsidP="00731843" w:rsidRDefault="00731843" w14:paraId="13633E01" wp14:textId="77777777">
      <w:r>
        <w:t>Provide detailed descriptions of the applicable Event Elements utilized.  Remove Event Elements not used.</w:t>
      </w:r>
    </w:p>
    <w:p xmlns:wp14="http://schemas.microsoft.com/office/word/2010/wordml" w:rsidRPr="00C54FB9" w:rsidR="00C54FB9" w:rsidP="00C54FB9" w:rsidRDefault="00C54FB9" w14:paraId="07547A01" wp14:textId="7777777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75"/>
        <w:gridCol w:w="7020"/>
      </w:tblGrid>
      <w:tr xmlns:wp14="http://schemas.microsoft.com/office/word/2010/wordml" w:rsidRPr="004F2661" w:rsidR="00731843" w:rsidTr="00731843" w14:paraId="0D199281" wp14:textId="77777777">
        <w:trPr>
          <w:tblHeader/>
        </w:trPr>
        <w:tc>
          <w:tcPr>
            <w:tcW w:w="1975" w:type="dxa"/>
            <w:shd w:val="clear" w:color="auto" w:fill="D9D9D9" w:themeFill="background1" w:themeFillShade="D9"/>
          </w:tcPr>
          <w:p w:rsidRPr="00731843" w:rsidR="00731843" w:rsidP="00DE42B7" w:rsidRDefault="00731843" w14:paraId="75F3825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Event Element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Pr="00731843" w:rsidR="00731843" w:rsidP="00DE42B7" w:rsidRDefault="00731843" w14:paraId="31FF54C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xmlns:wp14="http://schemas.microsoft.com/office/word/2010/wordml" w:rsidRPr="004F2661" w:rsidR="00731843" w:rsidTr="00731843" w14:paraId="5CDD8560" wp14:textId="77777777">
        <w:tc>
          <w:tcPr>
            <w:tcW w:w="1975" w:type="dxa"/>
          </w:tcPr>
          <w:p w:rsidRPr="00731843" w:rsidR="00731843" w:rsidP="00DE42B7" w:rsidRDefault="00731843" w14:paraId="7B05403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31843">
              <w:rPr>
                <w:rFonts w:ascii="Arial" w:hAnsi="Arial" w:cs="Arial"/>
                <w:sz w:val="20"/>
                <w:szCs w:val="20"/>
              </w:rPr>
              <w:t>Alert text</w:t>
            </w:r>
          </w:p>
        </w:tc>
        <w:tc>
          <w:tcPr>
            <w:tcW w:w="7020" w:type="dxa"/>
          </w:tcPr>
          <w:p w:rsidRPr="004F2661" w:rsidR="00731843" w:rsidP="00722411" w:rsidRDefault="00722411" w14:paraId="23190DEF" wp14:textId="77777777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722411">
              <w:rPr>
                <w:rFonts w:ascii="Arial" w:hAnsi="Arial" w:cs="Arial"/>
                <w:sz w:val="20"/>
                <w:szCs w:val="20"/>
              </w:rPr>
              <w:t>ontains the main message content that should 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411">
              <w:rPr>
                <w:rFonts w:ascii="Arial" w:hAnsi="Arial" w:cs="Arial"/>
                <w:sz w:val="20"/>
                <w:szCs w:val="20"/>
              </w:rPr>
              <w:t>communicated to desired recipients. It is also the content that is presented in Ascom Unite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411">
              <w:rPr>
                <w:rFonts w:ascii="Arial" w:hAnsi="Arial" w:cs="Arial"/>
                <w:sz w:val="20"/>
                <w:szCs w:val="20"/>
              </w:rPr>
              <w:t>View as the Alert description.</w:t>
            </w:r>
          </w:p>
        </w:tc>
      </w:tr>
      <w:tr xmlns:wp14="http://schemas.microsoft.com/office/word/2010/wordml" w:rsidRPr="004F2661" w:rsidR="00731843" w:rsidTr="00731843" w14:paraId="7A991753" wp14:textId="77777777">
        <w:tc>
          <w:tcPr>
            <w:tcW w:w="1975" w:type="dxa"/>
          </w:tcPr>
          <w:p w:rsidRPr="00731843" w:rsidR="00731843" w:rsidP="00731843" w:rsidRDefault="00731843" w14:paraId="1D2B207C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31843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7020" w:type="dxa"/>
          </w:tcPr>
          <w:p w:rsidRPr="00722411" w:rsidR="00731843" w:rsidP="00722411" w:rsidRDefault="00722411" w14:paraId="670476D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722411">
              <w:rPr>
                <w:rFonts w:ascii="Arial" w:hAnsi="Arial" w:cs="Arial"/>
                <w:sz w:val="20"/>
                <w:szCs w:val="20"/>
              </w:rPr>
              <w:t>ontains the int</w:t>
            </w:r>
            <w:r>
              <w:rPr>
                <w:rFonts w:ascii="Arial" w:hAnsi="Arial" w:cs="Arial"/>
                <w:sz w:val="20"/>
                <w:szCs w:val="20"/>
              </w:rPr>
              <w:t xml:space="preserve">egration source location value. </w:t>
            </w:r>
            <w:r w:rsidRPr="00722411">
              <w:rPr>
                <w:rFonts w:ascii="Arial" w:hAnsi="Arial" w:cs="Arial"/>
                <w:sz w:val="20"/>
                <w:szCs w:val="20"/>
              </w:rPr>
              <w:t>The value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411">
              <w:rPr>
                <w:rFonts w:ascii="Arial" w:hAnsi="Arial" w:cs="Arial"/>
                <w:sz w:val="20"/>
                <w:szCs w:val="20"/>
              </w:rPr>
              <w:t xml:space="preserve">the “Location” Event Element is used to match the defined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22411">
              <w:rPr>
                <w:rFonts w:ascii="Arial" w:hAnsi="Arial" w:cs="Arial"/>
                <w:sz w:val="20"/>
                <w:szCs w:val="20"/>
              </w:rPr>
              <w:t>scom Unite location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411">
              <w:rPr>
                <w:rFonts w:ascii="Arial" w:hAnsi="Arial" w:cs="Arial"/>
                <w:sz w:val="20"/>
                <w:szCs w:val="20"/>
              </w:rPr>
              <w:t>Integration Setup administration by comparing the value of this Event Element to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411">
              <w:rPr>
                <w:rFonts w:ascii="Arial" w:hAnsi="Arial" w:cs="Arial"/>
                <w:sz w:val="20"/>
                <w:szCs w:val="20"/>
              </w:rPr>
              <w:t>defined Location condition values for a given integration.</w:t>
            </w:r>
          </w:p>
        </w:tc>
      </w:tr>
      <w:tr xmlns:wp14="http://schemas.microsoft.com/office/word/2010/wordml" w:rsidRPr="004F2661" w:rsidR="00731843" w:rsidTr="00731843" w14:paraId="3DF36133" wp14:textId="77777777">
        <w:tc>
          <w:tcPr>
            <w:tcW w:w="1975" w:type="dxa"/>
          </w:tcPr>
          <w:p w:rsidRPr="00731843" w:rsidR="00731843" w:rsidP="00DE42B7" w:rsidRDefault="00731843" w14:paraId="3F68597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31843">
              <w:rPr>
                <w:rFonts w:ascii="Arial" w:hAnsi="Arial" w:cs="Arial"/>
                <w:sz w:val="20"/>
                <w:szCs w:val="20"/>
              </w:rPr>
              <w:t>NumericPriority</w:t>
            </w:r>
          </w:p>
        </w:tc>
        <w:tc>
          <w:tcPr>
            <w:tcW w:w="7020" w:type="dxa"/>
          </w:tcPr>
          <w:p w:rsidRPr="00722411" w:rsidR="00722411" w:rsidP="00722411" w:rsidRDefault="00722411" w14:paraId="64D5509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722411">
              <w:rPr>
                <w:rFonts w:ascii="Arial" w:hAnsi="Arial" w:cs="Arial"/>
                <w:sz w:val="20"/>
                <w:szCs w:val="20"/>
              </w:rPr>
              <w:t>ontains the Unite numeric priority value for a given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411">
              <w:rPr>
                <w:rFonts w:ascii="Arial" w:hAnsi="Arial" w:cs="Arial"/>
                <w:sz w:val="20"/>
                <w:szCs w:val="20"/>
              </w:rPr>
              <w:t>Event and associated triggered messages or alert presentations. These are the numeric</w:t>
            </w:r>
          </w:p>
          <w:p w:rsidRPr="00722411" w:rsidR="00722411" w:rsidP="00722411" w:rsidRDefault="00722411" w14:paraId="7A76A5A4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22411">
              <w:rPr>
                <w:rFonts w:ascii="Arial" w:hAnsi="Arial" w:cs="Arial"/>
                <w:sz w:val="20"/>
                <w:szCs w:val="20"/>
              </w:rPr>
              <w:t>priority settings:</w:t>
            </w:r>
          </w:p>
          <w:p w:rsidRPr="00257D53" w:rsidR="00722411" w:rsidP="00257D53" w:rsidRDefault="00257D53" w14:paraId="46A7BA99" wp14:textId="77777777">
            <w:pPr>
              <w:pStyle w:val="Lijstalinea"/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257D53">
              <w:rPr>
                <w:rFonts w:ascii="Arial" w:hAnsi="Arial" w:cs="Arial"/>
                <w:sz w:val="20"/>
              </w:rPr>
              <w:t xml:space="preserve">8 </w:t>
            </w:r>
            <w:r w:rsidRPr="00257D53" w:rsidR="00722411">
              <w:rPr>
                <w:rFonts w:ascii="Arial" w:hAnsi="Arial" w:cs="Arial"/>
                <w:sz w:val="20"/>
              </w:rPr>
              <w:t>(low priority)</w:t>
            </w:r>
          </w:p>
          <w:p w:rsidRPr="00257D53" w:rsidR="00722411" w:rsidP="00257D53" w:rsidRDefault="00722411" w14:paraId="097D73A7" wp14:textId="77777777">
            <w:pPr>
              <w:pStyle w:val="Lijstaline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32"/>
              </w:rPr>
            </w:pPr>
            <w:r w:rsidRPr="00257D53">
              <w:rPr>
                <w:rFonts w:ascii="Arial" w:hAnsi="Arial" w:cs="Arial"/>
                <w:sz w:val="20"/>
                <w:szCs w:val="20"/>
              </w:rPr>
              <w:t>5 (normal priority)</w:t>
            </w:r>
          </w:p>
          <w:p w:rsidRPr="00257D53" w:rsidR="00722411" w:rsidP="00257D53" w:rsidRDefault="00722411" w14:paraId="7F009731" wp14:textId="77777777">
            <w:pPr>
              <w:pStyle w:val="Lijstaline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32"/>
              </w:rPr>
            </w:pPr>
            <w:r w:rsidRPr="00257D53">
              <w:rPr>
                <w:rFonts w:ascii="Arial" w:hAnsi="Arial" w:cs="Arial"/>
                <w:sz w:val="20"/>
                <w:szCs w:val="20"/>
              </w:rPr>
              <w:t>2 (high priority)</w:t>
            </w:r>
          </w:p>
          <w:p w:rsidRPr="00257D53" w:rsidR="00731843" w:rsidP="00257D53" w:rsidRDefault="00722411" w14:paraId="76CBAA57" wp14:textId="77777777">
            <w:pPr>
              <w:pStyle w:val="Lijstalinea"/>
              <w:numPr>
                <w:ilvl w:val="0"/>
                <w:numId w:val="4"/>
              </w:numPr>
              <w:rPr>
                <w:rFonts w:ascii="Arial" w:hAnsi="Arial" w:cs="Arial"/>
                <w:szCs w:val="32"/>
              </w:rPr>
            </w:pPr>
            <w:r w:rsidRPr="00257D53">
              <w:rPr>
                <w:rFonts w:ascii="Arial" w:hAnsi="Arial" w:cs="Arial"/>
                <w:sz w:val="20"/>
                <w:szCs w:val="20"/>
              </w:rPr>
              <w:t>1 (alarm priority)</w:t>
            </w:r>
          </w:p>
        </w:tc>
      </w:tr>
      <w:tr xmlns:wp14="http://schemas.microsoft.com/office/word/2010/wordml" w:rsidRPr="004F2661" w:rsidR="00731843" w:rsidTr="00731843" w14:paraId="619E2061" wp14:textId="77777777">
        <w:tc>
          <w:tcPr>
            <w:tcW w:w="1975" w:type="dxa"/>
          </w:tcPr>
          <w:p w:rsidRPr="00731843" w:rsidR="00731843" w:rsidP="00731843" w:rsidRDefault="00731843" w14:paraId="4D84921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31843">
              <w:rPr>
                <w:rFonts w:ascii="Arial" w:hAnsi="Arial" w:cs="Arial"/>
                <w:sz w:val="20"/>
                <w:szCs w:val="20"/>
              </w:rPr>
              <w:t>Event Element 1</w:t>
            </w:r>
          </w:p>
        </w:tc>
        <w:tc>
          <w:tcPr>
            <w:tcW w:w="7020" w:type="dxa"/>
          </w:tcPr>
          <w:p w:rsidRPr="00722411" w:rsidR="00731843" w:rsidP="00DE42B7" w:rsidRDefault="00616BA6" w14:paraId="56BCDD1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Event Type of the alert, the only type that is handled is “</w:t>
            </w:r>
            <w:r w:rsidR="0030799F">
              <w:rPr>
                <w:rFonts w:ascii="Arial" w:hAnsi="Arial" w:cs="Arial"/>
                <w:sz w:val="20"/>
                <w:szCs w:val="20"/>
              </w:rPr>
              <w:t>Carrier Arrived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xmlns:wp14="http://schemas.microsoft.com/office/word/2010/wordml" w:rsidRPr="004F2661" w:rsidR="00731843" w:rsidTr="00731843" w14:paraId="65BFEB9A" wp14:textId="77777777">
        <w:tc>
          <w:tcPr>
            <w:tcW w:w="1975" w:type="dxa"/>
          </w:tcPr>
          <w:p w:rsidRPr="009B3371" w:rsidR="00731843" w:rsidP="00731843" w:rsidRDefault="00731843" w14:paraId="67AF320B" wp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Event Element 2</w:t>
            </w:r>
          </w:p>
        </w:tc>
        <w:tc>
          <w:tcPr>
            <w:tcW w:w="7020" w:type="dxa"/>
          </w:tcPr>
          <w:p w:rsidRPr="00722411" w:rsidR="00731843" w:rsidP="003E1214" w:rsidRDefault="00616BA6" w14:paraId="2A688EE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Contains incoming </w:t>
            </w:r>
            <w:r w:rsidR="003E1214">
              <w:rPr>
                <w:rFonts w:ascii="Arial" w:hAnsi="Arial" w:cs="Arial"/>
                <w:sz w:val="20"/>
                <w:szCs w:val="20"/>
              </w:rPr>
              <w:t>SMTP subject that is used as subject in the outgoing message.</w:t>
            </w:r>
          </w:p>
        </w:tc>
      </w:tr>
    </w:tbl>
    <w:p xmlns:wp14="http://schemas.microsoft.com/office/word/2010/wordml" w:rsidR="00731843" w:rsidRDefault="00731843" w14:paraId="5043CB0F" wp14:textId="77777777">
      <w:pPr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="00801D9A" w:rsidRDefault="00801D9A" w14:paraId="0745931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801D9A" w:rsidRDefault="00801D9A" w14:paraId="6537F28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63BEA" w:rsidR="00863BEA" w:rsidP="00863BEA" w:rsidRDefault="00863BEA" w14:paraId="6DFB9E20" wp14:textId="77777777">
      <w:pPr>
        <w:rPr>
          <w:rFonts w:ascii="Arial" w:hAnsi="Arial" w:cs="Arial"/>
          <w:sz w:val="20"/>
        </w:rPr>
      </w:pPr>
    </w:p>
    <w:sectPr w:rsidRPr="00863BEA" w:rsidR="00863BEA" w:rsidSect="00A0264A">
      <w:headerReference w:type="default" r:id="rId15"/>
      <w:footerReference w:type="default" r:id="rId16"/>
      <w:headerReference w:type="first" r:id="rId17"/>
      <w:footerReference w:type="first" r:id="rId18"/>
      <w:pgSz w:w="11907" w:h="16839" w:orient="portrait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9A3239" w:rsidP="00834629" w:rsidRDefault="009A3239" w14:paraId="70DF9E56" wp14:textId="77777777">
      <w:r>
        <w:separator/>
      </w:r>
    </w:p>
    <w:p xmlns:wp14="http://schemas.microsoft.com/office/word/2010/wordml" w:rsidR="009A3239" w:rsidRDefault="009A3239" w14:paraId="44E871BC" wp14:textId="77777777"/>
    <w:p xmlns:wp14="http://schemas.microsoft.com/office/word/2010/wordml" w:rsidR="009A3239" w:rsidP="00A75C84" w:rsidRDefault="009A3239" w14:paraId="144A5D23" wp14:textId="77777777"/>
    <w:p xmlns:wp14="http://schemas.microsoft.com/office/word/2010/wordml" w:rsidR="009A3239" w:rsidP="00A75C84" w:rsidRDefault="009A3239" w14:paraId="738610EB" wp14:textId="77777777"/>
    <w:p xmlns:wp14="http://schemas.microsoft.com/office/word/2010/wordml" w:rsidR="009A3239" w:rsidP="00B455D2" w:rsidRDefault="009A3239" w14:paraId="637805D2" wp14:textId="77777777"/>
  </w:endnote>
  <w:endnote w:type="continuationSeparator" w:id="0">
    <w:p xmlns:wp14="http://schemas.microsoft.com/office/word/2010/wordml" w:rsidR="009A3239" w:rsidP="00834629" w:rsidRDefault="009A3239" w14:paraId="463F29E8" wp14:textId="77777777">
      <w:r>
        <w:continuationSeparator/>
      </w:r>
    </w:p>
    <w:p xmlns:wp14="http://schemas.microsoft.com/office/word/2010/wordml" w:rsidR="009A3239" w:rsidRDefault="009A3239" w14:paraId="3B7B4B86" wp14:textId="77777777"/>
    <w:p xmlns:wp14="http://schemas.microsoft.com/office/word/2010/wordml" w:rsidR="009A3239" w:rsidP="00A75C84" w:rsidRDefault="009A3239" w14:paraId="3A0FF5F2" wp14:textId="77777777"/>
    <w:p xmlns:wp14="http://schemas.microsoft.com/office/word/2010/wordml" w:rsidR="009A3239" w:rsidP="00A75C84" w:rsidRDefault="009A3239" w14:paraId="5630AD66" wp14:textId="77777777"/>
    <w:p xmlns:wp14="http://schemas.microsoft.com/office/word/2010/wordml" w:rsidR="009A3239" w:rsidP="00B455D2" w:rsidRDefault="009A3239" w14:paraId="61829076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6389A" w:rsidP="00C63448" w:rsidRDefault="00D06DFB" w14:paraId="2834A5DF" wp14:textId="77777777">
    <w:pPr>
      <w:pStyle w:val="Voettekst"/>
      <w:tabs>
        <w:tab w:val="center" w:pos="3969"/>
        <w:tab w:val="left" w:pos="6096"/>
      </w:tabs>
      <w:ind w:left="-567"/>
    </w:pPr>
    <w:r w:rsidRPr="009C7484">
      <w:rPr>
        <w:sz w:val="20"/>
      </w:rPr>
      <w:t xml:space="preserve">Version </w:t>
    </w:r>
    <w:sdt>
      <w:sdtPr>
        <w:rPr>
          <w:sz w:val="20"/>
        </w:rPr>
        <w:alias w:val="Document Version"/>
        <w:tag w:val="DocVersion"/>
        <w:id w:val="-1962257304"/>
        <w:lock w:val="contentLocked"/>
        <w:dataBinding w:prefixMappings="xmlns:ns0='http://schemas.microsoft.com/office/2006/metadata/properties' xmlns:ns1='http://www.w3.org/2001/XMLSchema-instance' xmlns:ns2='http://schemas.microsoft.com/office/infopath/2007/PartnerControls' xmlns:ns3='7bd88244-cb84-44d1-9e8d-fc6595cb629b' xmlns:ns4='B272B1E8-9CEC-440b-AE3D-956DC7471BCB' " w:xpath="/ns0:properties[1]/documentManagement[1]/ns4:DocVersion[1]" w:storeItemID="{80D684AB-447E-4AAA-9C7F-0FB2FC85ABBA}"/>
        <w:text/>
      </w:sdtPr>
      <w:sdtEndPr/>
      <w:sdtContent>
        <w:r w:rsidR="004F41C7">
          <w:rPr>
            <w:sz w:val="20"/>
            <w:lang w:val="sv-SE"/>
          </w:rPr>
          <w:t>1.0</w:t>
        </w:r>
      </w:sdtContent>
    </w:sdt>
    <w:r w:rsidRPr="009C7484">
      <w:rPr>
        <w:sz w:val="20"/>
      </w:rPr>
      <w:tab/>
    </w:r>
    <w:r w:rsidRPr="009C7484">
      <w:rPr>
        <w:sz w:val="20"/>
      </w:rPr>
      <w:t xml:space="preserve">Page: </w:t>
    </w:r>
    <w:r w:rsidRPr="009C7484">
      <w:rPr>
        <w:sz w:val="20"/>
      </w:rPr>
      <w:fldChar w:fldCharType="begin"/>
    </w:r>
    <w:r w:rsidRPr="009C7484">
      <w:rPr>
        <w:sz w:val="20"/>
      </w:rPr>
      <w:instrText xml:space="preserve"> PAGE  \* Arabic  \* MERGEFORMAT </w:instrText>
    </w:r>
    <w:r w:rsidRPr="009C7484">
      <w:rPr>
        <w:sz w:val="20"/>
      </w:rPr>
      <w:fldChar w:fldCharType="separate"/>
    </w:r>
    <w:r w:rsidR="00B56DBA">
      <w:rPr>
        <w:noProof/>
        <w:sz w:val="20"/>
      </w:rPr>
      <w:t>2</w:t>
    </w:r>
    <w:r w:rsidRPr="009C7484">
      <w:rPr>
        <w:sz w:val="20"/>
      </w:rPr>
      <w:fldChar w:fldCharType="end"/>
    </w:r>
    <w:r w:rsidRPr="009C7484">
      <w:rPr>
        <w:sz w:val="20"/>
      </w:rPr>
      <w:t xml:space="preserve"> of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 w:rsidR="00B56DB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ab/>
    </w:r>
    <w:r>
      <w:rPr>
        <w:sz w:val="20"/>
      </w:rPr>
      <w:tab/>
    </w:r>
    <w:r>
      <w:tab/>
    </w:r>
    <w:sdt>
      <w:sdtPr>
        <w:alias w:val="Document ID Value"/>
        <w:tag w:val="_dlc_DocId"/>
        <w:id w:val="2102681169"/>
        <w:lock w:val="contentLocked"/>
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4:_dlc_DocId[1]" w:storeItemID="{80D684AB-447E-4AAA-9C7F-0FB2FC85ABBA}"/>
        <w:text/>
      </w:sdtPr>
      <w:sdtEndPr/>
      <w:sdtContent>
        <w:r w:rsidR="00103E58">
          <w:rPr>
            <w:lang w:val="nl-NL"/>
          </w:rPr>
          <w:t>ACDM-940-59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54378E" w:rsidP="00D06DFB" w:rsidRDefault="00D06DFB" w14:paraId="53D00E1A" wp14:textId="77777777">
    <w:pPr>
      <w:pStyle w:val="Voettekst"/>
      <w:tabs>
        <w:tab w:val="center" w:pos="3969"/>
        <w:tab w:val="left" w:pos="6096"/>
      </w:tabs>
      <w:ind w:left="-567"/>
    </w:pPr>
    <w:r w:rsidRPr="009C7484">
      <w:rPr>
        <w:sz w:val="20"/>
      </w:rPr>
      <w:t xml:space="preserve">Version </w:t>
    </w:r>
    <w:sdt>
      <w:sdtPr>
        <w:rPr>
          <w:sz w:val="20"/>
        </w:rPr>
        <w:alias w:val="Document Version"/>
        <w:tag w:val="DocVersion"/>
        <w:id w:val="-851648005"/>
        <w:lock w:val="contentLocked"/>
        <w:dataBinding w:prefixMappings="xmlns:ns0='http://schemas.microsoft.com/office/2006/metadata/properties' xmlns:ns1='http://www.w3.org/2001/XMLSchema-instance' xmlns:ns2='http://schemas.microsoft.com/office/infopath/2007/PartnerControls' xmlns:ns3='7bd88244-cb84-44d1-9e8d-fc6595cb629b' xmlns:ns4='B272B1E8-9CEC-440b-AE3D-956DC7471BCB' " w:xpath="/ns0:properties[1]/documentManagement[1]/ns4:DocVersion[1]" w:storeItemID="{80D684AB-447E-4AAA-9C7F-0FB2FC85ABBA}"/>
        <w:text/>
      </w:sdtPr>
      <w:sdtEndPr/>
      <w:sdtContent>
        <w:r w:rsidR="004F41C7">
          <w:rPr>
            <w:sz w:val="20"/>
            <w:lang w:val="sv-SE"/>
          </w:rPr>
          <w:t>1.0</w:t>
        </w:r>
      </w:sdtContent>
    </w:sdt>
    <w:r w:rsidRPr="009C7484">
      <w:rPr>
        <w:sz w:val="20"/>
      </w:rPr>
      <w:tab/>
    </w:r>
    <w:r w:rsidRPr="009C7484">
      <w:rPr>
        <w:sz w:val="20"/>
      </w:rPr>
      <w:t xml:space="preserve">Page: </w:t>
    </w:r>
    <w:r w:rsidRPr="009C7484">
      <w:rPr>
        <w:sz w:val="20"/>
      </w:rPr>
      <w:fldChar w:fldCharType="begin"/>
    </w:r>
    <w:r w:rsidRPr="009C7484">
      <w:rPr>
        <w:sz w:val="20"/>
      </w:rPr>
      <w:instrText xml:space="preserve"> PAGE  \* Arabic  \* MERGEFORMAT </w:instrText>
    </w:r>
    <w:r w:rsidRPr="009C7484">
      <w:rPr>
        <w:sz w:val="20"/>
      </w:rPr>
      <w:fldChar w:fldCharType="separate"/>
    </w:r>
    <w:r w:rsidR="00B56DBA">
      <w:rPr>
        <w:noProof/>
        <w:sz w:val="20"/>
      </w:rPr>
      <w:t>1</w:t>
    </w:r>
    <w:r w:rsidRPr="009C7484">
      <w:rPr>
        <w:sz w:val="20"/>
      </w:rPr>
      <w:fldChar w:fldCharType="end"/>
    </w:r>
    <w:r w:rsidRPr="009C7484">
      <w:rPr>
        <w:sz w:val="20"/>
      </w:rPr>
      <w:t xml:space="preserve"> of </w:t>
    </w:r>
    <w:r>
      <w:rPr>
        <w:sz w:val="20"/>
      </w:rPr>
      <w:fldChar w:fldCharType="begin"/>
    </w:r>
    <w:r>
      <w:rPr>
        <w:sz w:val="20"/>
      </w:rPr>
      <w:instrText xml:space="preserve"> NUMPAGES   \* MERGEFORMAT </w:instrText>
    </w:r>
    <w:r>
      <w:rPr>
        <w:sz w:val="20"/>
      </w:rPr>
      <w:fldChar w:fldCharType="separate"/>
    </w:r>
    <w:r w:rsidR="00B56DB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ab/>
    </w:r>
    <w:r>
      <w:rPr>
        <w:sz w:val="20"/>
      </w:rPr>
      <w:tab/>
    </w:r>
    <w:r>
      <w:tab/>
    </w:r>
    <w:sdt>
      <w:sdtPr>
        <w:alias w:val="Document ID Value"/>
        <w:tag w:val="_dlc_DocId"/>
        <w:id w:val="-50774800"/>
        <w:lock w:val="contentLocked"/>
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4:_dlc_DocId[1]" w:storeItemID="{80D684AB-447E-4AAA-9C7F-0FB2FC85ABBA}"/>
        <w:text/>
      </w:sdtPr>
      <w:sdtEndPr/>
      <w:sdtContent>
        <w:r w:rsidR="00103E58">
          <w:rPr>
            <w:lang w:val="nl-NL"/>
          </w:rPr>
          <w:t>ACDM-940-59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9A3239" w:rsidP="00834629" w:rsidRDefault="009A3239" w14:paraId="680A4E5D" wp14:textId="77777777">
      <w:r>
        <w:separator/>
      </w:r>
    </w:p>
    <w:p xmlns:wp14="http://schemas.microsoft.com/office/word/2010/wordml" w:rsidR="009A3239" w:rsidRDefault="009A3239" w14:paraId="19219836" wp14:textId="77777777"/>
    <w:p xmlns:wp14="http://schemas.microsoft.com/office/word/2010/wordml" w:rsidR="009A3239" w:rsidP="00A75C84" w:rsidRDefault="009A3239" w14:paraId="296FEF7D" wp14:textId="77777777"/>
    <w:p xmlns:wp14="http://schemas.microsoft.com/office/word/2010/wordml" w:rsidR="009A3239" w:rsidP="00A75C84" w:rsidRDefault="009A3239" w14:paraId="7194DBDC" wp14:textId="77777777"/>
    <w:p xmlns:wp14="http://schemas.microsoft.com/office/word/2010/wordml" w:rsidR="009A3239" w:rsidP="00B455D2" w:rsidRDefault="009A3239" w14:paraId="769D0D3C" wp14:textId="77777777"/>
  </w:footnote>
  <w:footnote w:type="continuationSeparator" w:id="0">
    <w:p xmlns:wp14="http://schemas.microsoft.com/office/word/2010/wordml" w:rsidR="009A3239" w:rsidP="00834629" w:rsidRDefault="009A3239" w14:paraId="54CD245A" wp14:textId="77777777">
      <w:r>
        <w:continuationSeparator/>
      </w:r>
    </w:p>
    <w:p xmlns:wp14="http://schemas.microsoft.com/office/word/2010/wordml" w:rsidR="009A3239" w:rsidRDefault="009A3239" w14:paraId="1231BE67" wp14:textId="77777777"/>
    <w:p xmlns:wp14="http://schemas.microsoft.com/office/word/2010/wordml" w:rsidR="009A3239" w:rsidP="00A75C84" w:rsidRDefault="009A3239" w14:paraId="36FEB5B0" wp14:textId="77777777"/>
    <w:p xmlns:wp14="http://schemas.microsoft.com/office/word/2010/wordml" w:rsidR="009A3239" w:rsidP="00A75C84" w:rsidRDefault="009A3239" w14:paraId="30D7AA69" wp14:textId="77777777"/>
    <w:p xmlns:wp14="http://schemas.microsoft.com/office/word/2010/wordml" w:rsidR="009A3239" w:rsidP="00B455D2" w:rsidRDefault="009A3239" w14:paraId="7196D064" wp14:textId="777777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D06DFB" w:rsidP="009B3371" w:rsidRDefault="0054378E" w14:paraId="34FF1C98" wp14:textId="77777777">
    <w:pPr>
      <w:pStyle w:val="Koptekst"/>
    </w:pPr>
    <w:r>
      <w:tab/>
    </w:r>
    <w:r>
      <w:tab/>
    </w:r>
  </w:p>
  <w:tbl>
    <w:tblPr>
      <w:tblStyle w:val="Tabelraster"/>
      <w:tblW w:w="0" w:type="auto"/>
      <w:tblInd w:w="-567" w:type="dxa"/>
      <w:tblLook w:val="04A0" w:firstRow="1" w:lastRow="0" w:firstColumn="1" w:lastColumn="0" w:noHBand="0" w:noVBand="1"/>
    </w:tblPr>
    <w:tblGrid>
      <w:gridCol w:w="7429"/>
    </w:tblGrid>
    <w:tr xmlns:wp14="http://schemas.microsoft.com/office/word/2010/wordml" w:rsidRPr="00B46606" w:rsidR="00D06DFB" w:rsidTr="00C606E8" w14:paraId="5104DF09" wp14:textId="77777777">
      <w:trPr>
        <w:trHeight w:val="346"/>
      </w:trPr>
      <w:sdt>
        <w:sdtPr>
          <w:rPr>
            <w:i w:val="0"/>
            <w:noProof/>
            <w:sz w:val="28"/>
          </w:rPr>
          <w:alias w:val="Title"/>
          <w:tag w:val=""/>
          <w:id w:val="-613753728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7429" w:type="dxa"/>
              <w:tcBorders>
                <w:top w:val="nil"/>
                <w:left w:val="nil"/>
                <w:bottom w:val="nil"/>
                <w:right w:val="nil"/>
              </w:tcBorders>
            </w:tcPr>
            <w:p w:rsidRPr="00B46606" w:rsidR="00D06DFB" w:rsidP="009B3371" w:rsidRDefault="00AE3436" w14:paraId="4CB85904" wp14:textId="77777777">
              <w:pPr>
                <w:pStyle w:val="Koptekst"/>
                <w:rPr>
                  <w:i w:val="0"/>
                  <w:noProof/>
                  <w:sz w:val="20"/>
                </w:rPr>
              </w:pPr>
              <w:r w:rsidRPr="00AE3436">
                <w:rPr>
                  <w:i w:val="0"/>
                  <w:noProof/>
                  <w:sz w:val="28"/>
                </w:rPr>
                <w:t>Application Guide for Pneumatic Tube System at SCUH</w:t>
              </w:r>
            </w:p>
          </w:tc>
        </w:sdtContent>
      </w:sdt>
    </w:tr>
  </w:tbl>
  <w:p xmlns:wp14="http://schemas.microsoft.com/office/word/2010/wordml" w:rsidRPr="00D06DFB" w:rsidR="0054378E" w:rsidP="009B3371" w:rsidRDefault="00D06DFB" w14:paraId="54B94B56" wp14:textId="77777777">
    <w:pPr>
      <w:pStyle w:val="Koptekst"/>
    </w:pPr>
    <w:r w:rsidRPr="0072670D">
      <w:rPr>
        <w:noProof/>
        <w:lang w:val="nl-NL" w:eastAsia="nl-NL"/>
      </w:rPr>
      <w:drawing>
        <wp:anchor xmlns:wp14="http://schemas.microsoft.com/office/word/2010/wordprocessingDrawing" distT="0" distB="0" distL="114300" distR="114300" simplePos="0" relativeHeight="251661312" behindDoc="0" locked="0" layoutInCell="1" allowOverlap="1" wp14:anchorId="051EB387" wp14:editId="05D9FC0B">
          <wp:simplePos x="0" y="0"/>
          <wp:positionH relativeFrom="rightMargin">
            <wp:posOffset>-842645</wp:posOffset>
          </wp:positionH>
          <wp:positionV relativeFrom="topMargin">
            <wp:posOffset>424815</wp:posOffset>
          </wp:positionV>
          <wp:extent cx="1263600" cy="262800"/>
          <wp:effectExtent l="0" t="0" r="0" b="4445"/>
          <wp:wrapSquare wrapText="bothSides"/>
          <wp:docPr id="11" name="Logo" descr="ASC_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6" name="Logo" descr="ASC_Logo 2"/>
                  <pic:cNvPicPr>
                    <a:picLocks noChangeAspect="1" noChangeArrowheads="1"/>
                  </pic:cNvPicPr>
                </pic:nvPicPr>
                <pic:blipFill rotWithShape="1">
                  <a:blip r:embed="rId1" cstate="screen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29" t="14517" r="4738" b="17742"/>
                  <a:stretch/>
                </pic:blipFill>
                <pic:spPr bwMode="auto">
                  <a:xfrm>
                    <a:off x="0" y="0"/>
                    <a:ext cx="1263600" cy="262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54378E" w:rsidP="009B3371" w:rsidRDefault="0054378E" w14:paraId="6D072C0D" wp14:textId="77777777">
    <w:pPr>
      <w:pStyle w:val="Koptekst"/>
    </w:pPr>
  </w:p>
  <w:p xmlns:wp14="http://schemas.microsoft.com/office/word/2010/wordml" w:rsidR="0036389A" w:rsidRDefault="0036389A" w14:paraId="48A21919" wp14:textId="77777777"/>
  <w:p xmlns:wp14="http://schemas.microsoft.com/office/word/2010/wordml" w:rsidR="0036389A" w:rsidP="00A75C84" w:rsidRDefault="0036389A" w14:paraId="6BD18F9B" wp14:textId="77777777"/>
  <w:p xmlns:wp14="http://schemas.microsoft.com/office/word/2010/wordml" w:rsidR="0036389A" w:rsidP="00A75C84" w:rsidRDefault="0036389A" w14:paraId="238601FE" wp14:textId="77777777"/>
  <w:p xmlns:wp14="http://schemas.microsoft.com/office/word/2010/wordml" w:rsidR="0036389A" w:rsidP="00B455D2" w:rsidRDefault="0036389A" w14:paraId="0F3CABC7" wp14:textId="777777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D06DFB" w:rsidP="009B3371" w:rsidRDefault="0054378E" w14:paraId="2BA226A1" wp14:textId="77777777">
    <w:pPr>
      <w:pStyle w:val="Koptekst"/>
    </w:pPr>
    <w:r>
      <w:tab/>
    </w:r>
    <w:r>
      <w:tab/>
    </w:r>
  </w:p>
  <w:tbl>
    <w:tblPr>
      <w:tblStyle w:val="Tabelraster"/>
      <w:tblW w:w="0" w:type="auto"/>
      <w:tblInd w:w="-459" w:type="dxa"/>
      <w:tblLayout w:type="fixed"/>
      <w:tblLook w:val="04A0" w:firstRow="1" w:lastRow="0" w:firstColumn="1" w:lastColumn="0" w:noHBand="0" w:noVBand="1"/>
    </w:tblPr>
    <w:tblGrid>
      <w:gridCol w:w="1560"/>
      <w:gridCol w:w="1701"/>
      <w:gridCol w:w="1433"/>
      <w:gridCol w:w="1040"/>
      <w:gridCol w:w="787"/>
      <w:gridCol w:w="2551"/>
    </w:tblGrid>
    <w:tr xmlns:wp14="http://schemas.microsoft.com/office/word/2010/wordml" w:rsidRPr="00541511" w:rsidR="00D06DFB" w:rsidTr="00C606E8" w14:paraId="45EE05D5" wp14:textId="77777777">
      <w:trPr>
        <w:trHeight w:val="813"/>
      </w:trPr>
      <w:sdt>
        <w:sdtPr>
          <w:rPr>
            <w:sz w:val="28"/>
            <w:szCs w:val="28"/>
            <w:lang w:val="sv-SE"/>
          </w:rPr>
          <w:alias w:val="Title"/>
          <w:tag w:val=""/>
          <w:id w:val="2008084913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5734" w:type="dxa"/>
              <w:gridSpan w:val="4"/>
              <w:tcBorders>
                <w:top w:val="nil"/>
                <w:left w:val="nil"/>
                <w:bottom w:val="nil"/>
                <w:right w:val="nil"/>
              </w:tcBorders>
              <w:tcMar>
                <w:top w:w="28" w:type="dxa"/>
                <w:bottom w:w="28" w:type="dxa"/>
              </w:tcMar>
            </w:tcPr>
            <w:p w:rsidRPr="003C7F71" w:rsidR="00D06DFB" w:rsidP="00AE3436" w:rsidRDefault="003C7F71" w14:paraId="66427853" wp14:textId="77777777">
              <w:pPr>
                <w:pStyle w:val="Arial10ptAuto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 xml:space="preserve">Application Guide for </w:t>
              </w:r>
              <w:r w:rsidR="00AE3436">
                <w:rPr>
                  <w:sz w:val="28"/>
                  <w:szCs w:val="28"/>
                </w:rPr>
                <w:t>Pneumatic Tube</w:t>
              </w:r>
              <w:r>
                <w:rPr>
                  <w:sz w:val="28"/>
                  <w:szCs w:val="28"/>
                </w:rPr>
                <w:t xml:space="preserve"> System at SCUH</w:t>
              </w:r>
            </w:p>
          </w:tc>
        </w:sdtContent>
      </w:sdt>
      <w:tc>
        <w:tcPr>
          <w:tcW w:w="3338" w:type="dxa"/>
          <w:gridSpan w:val="2"/>
          <w:tcBorders>
            <w:top w:val="nil"/>
            <w:left w:val="nil"/>
            <w:bottom w:val="nil"/>
            <w:right w:val="nil"/>
          </w:tcBorders>
          <w:tcMar>
            <w:top w:w="28" w:type="dxa"/>
            <w:bottom w:w="28" w:type="dxa"/>
          </w:tcMar>
        </w:tcPr>
        <w:p w:rsidRPr="003C7F71" w:rsidR="00D06DFB" w:rsidP="00C606E8" w:rsidRDefault="00D06DFB" w14:paraId="68DBAC99" wp14:textId="77777777">
          <w:pPr>
            <w:pStyle w:val="Arial10ptAuto"/>
            <w:rPr>
              <w:sz w:val="22"/>
              <w:szCs w:val="22"/>
            </w:rPr>
          </w:pPr>
          <w:r w:rsidRPr="00EF7B95">
            <w:rPr>
              <w:noProof/>
              <w:szCs w:val="16"/>
              <w:lang w:val="nl-NL" w:eastAsia="nl-NL"/>
            </w:rPr>
            <w:drawing>
              <wp:anchor xmlns:wp14="http://schemas.microsoft.com/office/word/2010/wordprocessingDrawing" distT="0" distB="0" distL="114300" distR="114300" simplePos="0" relativeHeight="251659264" behindDoc="0" locked="0" layoutInCell="1" allowOverlap="1" wp14:anchorId="37EB0EC0" wp14:editId="4FA1A28E">
                <wp:simplePos x="0" y="0"/>
                <wp:positionH relativeFrom="rightMargin">
                  <wp:posOffset>-667385</wp:posOffset>
                </wp:positionH>
                <wp:positionV relativeFrom="topMargin">
                  <wp:posOffset>-70485</wp:posOffset>
                </wp:positionV>
                <wp:extent cx="1263015" cy="262255"/>
                <wp:effectExtent l="0" t="0" r="0" b="4445"/>
                <wp:wrapNone/>
                <wp:docPr id="12" name="Logo" descr="ASC_Log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06" name="Logo" descr="ASC_Logo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629" t="14517" r="4738" b="17742"/>
                        <a:stretch/>
                      </pic:blipFill>
                      <pic:spPr bwMode="auto">
                        <a:xfrm>
                          <a:off x="0" y="0"/>
                          <a:ext cx="126301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Pr="00541511" w:rsidR="00D06DFB" w:rsidTr="00C606E8" w14:paraId="1B00AAC0" wp14:textId="77777777">
      <w:tc>
        <w:tcPr>
          <w:tcW w:w="3261" w:type="dxa"/>
          <w:gridSpan w:val="2"/>
          <w:tcMar>
            <w:top w:w="28" w:type="dxa"/>
            <w:bottom w:w="28" w:type="dxa"/>
          </w:tcMar>
          <w:vAlign w:val="center"/>
        </w:tcPr>
        <w:p w:rsidRPr="00155382" w:rsidR="00D06DFB" w:rsidP="00C606E8" w:rsidRDefault="00D06DFB" w14:paraId="7023E973" wp14:textId="77777777">
          <w:pPr>
            <w:pStyle w:val="Arial10ptAuto"/>
            <w:rPr>
              <w:sz w:val="12"/>
              <w:szCs w:val="12"/>
            </w:rPr>
          </w:pPr>
          <w:r>
            <w:rPr>
              <w:sz w:val="12"/>
              <w:szCs w:val="12"/>
            </w:rPr>
            <w:t>Security</w:t>
          </w:r>
          <w:r w:rsidRPr="00155382">
            <w:rPr>
              <w:sz w:val="12"/>
              <w:szCs w:val="12"/>
            </w:rPr>
            <w:t xml:space="preserve"> class:</w:t>
          </w:r>
        </w:p>
        <w:sdt>
          <w:sdtPr>
            <w:rPr>
              <w:sz w:val="22"/>
              <w:szCs w:val="22"/>
            </w:rPr>
            <w:alias w:val="Security Class"/>
            <w:tag w:val="SecurityClass"/>
            <w:id w:val="1400405062"/>
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3:SecurityClass[1]" w:storeItemID="{80D684AB-447E-4AAA-9C7F-0FB2FC85ABBA}"/>
            <w:dropDownList w:lastValue="Confidential">
              <w:listItem w:value="[Security Class]"/>
            </w:dropDownList>
          </w:sdtPr>
          <w:sdtEndPr/>
          <w:sdtContent>
            <w:p w:rsidRPr="00105AD2" w:rsidR="00D06DFB" w:rsidP="00C606E8" w:rsidRDefault="00A75C84" w14:paraId="3518BB34" wp14:textId="77777777">
              <w:pPr>
                <w:pStyle w:val="Arial10ptAuto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Confidential</w:t>
              </w:r>
            </w:p>
          </w:sdtContent>
        </w:sdt>
      </w:tc>
      <w:tc>
        <w:tcPr>
          <w:tcW w:w="1433" w:type="dxa"/>
          <w:vAlign w:val="center"/>
        </w:tcPr>
        <w:p w:rsidRPr="00541511" w:rsidR="00D06DFB" w:rsidP="00C606E8" w:rsidRDefault="00D06DFB" w14:paraId="16808EAA" wp14:textId="77777777">
          <w:pPr>
            <w:pStyle w:val="Arial10ptAuto"/>
            <w:rPr>
              <w:rFonts w:cs="Arial"/>
              <w:sz w:val="22"/>
              <w:szCs w:val="22"/>
              <w:lang w:val="sv-SE"/>
            </w:rPr>
          </w:pPr>
          <w:r w:rsidRPr="00541511">
            <w:rPr>
              <w:rFonts w:cs="Arial"/>
              <w:sz w:val="12"/>
              <w:szCs w:val="12"/>
              <w:lang w:val="sv-SE"/>
            </w:rPr>
            <w:t>Version:</w:t>
          </w:r>
        </w:p>
        <w:sdt>
          <w:sdtPr>
            <w:rPr>
              <w:sz w:val="22"/>
              <w:szCs w:val="22"/>
            </w:rPr>
            <w:alias w:val="Document Version"/>
            <w:tag w:val="DocVersion"/>
            <w:id w:val="-3214877"/>
            <w:lock w:val="contentLocked"/>
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3:DocVersion[1]" w:storeItemID="{80D684AB-447E-4AAA-9C7F-0FB2FC85ABBA}"/>
            <w:text/>
          </w:sdtPr>
          <w:sdtEndPr/>
          <w:sdtContent>
            <w:p w:rsidRPr="00105AD2" w:rsidR="00D06DFB" w:rsidP="00C606E8" w:rsidRDefault="004F41C7" w14:paraId="4B3AA50C" wp14:textId="77777777">
              <w:pPr>
                <w:pStyle w:val="Arial10ptAuto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  <w:lang w:val="sv-SE"/>
                </w:rPr>
                <w:t>1.0</w:t>
              </w:r>
            </w:p>
          </w:sdtContent>
        </w:sdt>
      </w:tc>
      <w:tc>
        <w:tcPr>
          <w:tcW w:w="1827" w:type="dxa"/>
          <w:gridSpan w:val="2"/>
          <w:tcMar>
            <w:top w:w="28" w:type="dxa"/>
            <w:bottom w:w="28" w:type="dxa"/>
          </w:tcMar>
          <w:vAlign w:val="center"/>
        </w:tcPr>
        <w:p w:rsidRPr="005D6E34" w:rsidR="00D06DFB" w:rsidP="00C606E8" w:rsidRDefault="00D06DFB" w14:paraId="550BF96A" wp14:textId="77777777">
          <w:pPr>
            <w:pStyle w:val="Arial10ptAuto"/>
            <w:rPr>
              <w:i/>
              <w:sz w:val="12"/>
              <w:szCs w:val="12"/>
            </w:rPr>
          </w:pPr>
          <w:r w:rsidRPr="005D6E34">
            <w:rPr>
              <w:i/>
              <w:sz w:val="12"/>
              <w:szCs w:val="12"/>
            </w:rPr>
            <w:t>Life Cycle Status:</w:t>
          </w:r>
        </w:p>
        <w:sdt>
          <w:sdtPr>
            <w:rPr>
              <w:szCs w:val="20"/>
            </w:rPr>
            <w:alias w:val="Life Cycle Status"/>
            <w:tag w:val="LifeCycleStatus"/>
            <w:id w:val="896322651"/>
            <w:lock w:val="contentLocked"/>
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3:LifeCycleStatus[1]" w:storeItemID="{80D684AB-447E-4AAA-9C7F-0FB2FC85ABBA}"/>
            <w:dropDownList w:lastValue="Published">
              <w:listItem w:value="[Life Cycle Status]"/>
            </w:dropDownList>
          </w:sdtPr>
          <w:sdtEndPr/>
          <w:sdtContent>
            <w:p w:rsidRPr="00155382" w:rsidR="00D06DFB" w:rsidP="00C606E8" w:rsidRDefault="00103E58" w14:paraId="710876EF" wp14:textId="77777777">
              <w:pPr>
                <w:pStyle w:val="Arial10ptAuto"/>
                <w:rPr>
                  <w:szCs w:val="20"/>
                </w:rPr>
              </w:pPr>
              <w:r>
                <w:rPr>
                  <w:szCs w:val="20"/>
                  <w:lang w:val="nl-NL"/>
                </w:rPr>
                <w:t>Published</w:t>
              </w:r>
            </w:p>
          </w:sdtContent>
        </w:sdt>
      </w:tc>
      <w:tc>
        <w:tcPr>
          <w:tcW w:w="2551" w:type="dxa"/>
          <w:tcMar>
            <w:top w:w="28" w:type="dxa"/>
            <w:bottom w:w="28" w:type="dxa"/>
          </w:tcMar>
        </w:tcPr>
        <w:p w:rsidRPr="00611D34" w:rsidR="00D06DFB" w:rsidP="00C606E8" w:rsidRDefault="00D06DFB" w14:paraId="44170DB8" wp14:textId="77777777">
          <w:pPr>
            <w:pStyle w:val="Arial10ptAuto"/>
            <w:rPr>
              <w:szCs w:val="20"/>
              <w:lang w:val="sv-SE"/>
            </w:rPr>
          </w:pPr>
          <w:r w:rsidRPr="005D6E34">
            <w:rPr>
              <w:sz w:val="12"/>
              <w:szCs w:val="12"/>
            </w:rPr>
            <w:t>Document ID:</w:t>
          </w:r>
          <w:r>
            <w:rPr>
              <w:sz w:val="12"/>
              <w:szCs w:val="12"/>
              <w:lang w:val="sv-SE"/>
            </w:rPr>
            <w:br/>
          </w:r>
          <w:sdt>
            <w:sdtPr>
              <w:rPr>
                <w:szCs w:val="20"/>
                <w:lang w:val="sv-SE"/>
              </w:rPr>
              <w:alias w:val="Document ID Value"/>
              <w:tag w:val="_dlc_DocId"/>
              <w:id w:val="-1271543024"/>
              <w:lock w:val="contentLocked"/>
  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4:_dlc_DocId[1]" w:storeItemID="{80D684AB-447E-4AAA-9C7F-0FB2FC85ABBA}"/>
              <w:text/>
            </w:sdtPr>
            <w:sdtEndPr/>
            <w:sdtContent>
              <w:r w:rsidR="00103E58">
                <w:rPr>
                  <w:szCs w:val="20"/>
                  <w:lang w:val="nl-NL"/>
                </w:rPr>
                <w:t>ACDM-940-59</w:t>
              </w:r>
            </w:sdtContent>
          </w:sdt>
        </w:p>
      </w:tc>
    </w:tr>
    <w:tr xmlns:wp14="http://schemas.microsoft.com/office/word/2010/wordml" w:rsidRPr="008B2924" w:rsidR="00D06DFB" w:rsidTr="00C606E8" w14:paraId="29D9F9A2" wp14:textId="77777777">
      <w:tc>
        <w:tcPr>
          <w:tcW w:w="1560" w:type="dxa"/>
          <w:tcMar>
            <w:top w:w="28" w:type="dxa"/>
            <w:left w:w="57" w:type="dxa"/>
            <w:bottom w:w="28" w:type="dxa"/>
            <w:right w:w="57" w:type="dxa"/>
          </w:tcMar>
        </w:tcPr>
        <w:p w:rsidRPr="009B3371" w:rsidR="00D06DFB" w:rsidP="009B3371" w:rsidRDefault="00D06DFB" w14:paraId="7F061EA2" wp14:textId="77777777">
          <w:pPr>
            <w:pStyle w:val="Koptekst"/>
          </w:pPr>
          <w:r w:rsidRPr="009B3371">
            <w:t>Created by:</w:t>
          </w:r>
        </w:p>
        <w:p w:rsidR="00D06DFB" w:rsidP="00C606E8" w:rsidRDefault="003C7F71" w14:paraId="4F22AD98" wp14:textId="77777777">
          <w:pPr>
            <w:pStyle w:val="Arial10ptAuto"/>
            <w:rPr>
              <w:rFonts w:cs="Arial"/>
              <w:i/>
              <w:sz w:val="12"/>
              <w:szCs w:val="12"/>
            </w:rPr>
          </w:pPr>
          <w:r>
            <w:rPr>
              <w:rFonts w:cs="Arial"/>
              <w:i/>
              <w:sz w:val="12"/>
              <w:szCs w:val="12"/>
            </w:rPr>
            <w:t>David Jessen</w:t>
          </w:r>
        </w:p>
        <w:p w:rsidRPr="00155382" w:rsidR="00D06DFB" w:rsidP="00C606E8" w:rsidRDefault="003C7F71" w14:paraId="369F05AB" wp14:textId="77777777">
          <w:pPr>
            <w:pStyle w:val="Arial10ptAuto"/>
            <w:rPr>
              <w:rFonts w:cs="Arial"/>
              <w:i/>
              <w:sz w:val="12"/>
              <w:szCs w:val="12"/>
            </w:rPr>
          </w:pPr>
          <w:r>
            <w:rPr>
              <w:rFonts w:cs="Arial"/>
              <w:i/>
              <w:sz w:val="12"/>
              <w:szCs w:val="12"/>
            </w:rPr>
            <w:t>2016-05.02</w:t>
          </w:r>
        </w:p>
      </w:tc>
      <w:tc>
        <w:tcPr>
          <w:tcW w:w="1701" w:type="dxa"/>
          <w:tcMar>
            <w:top w:w="28" w:type="dxa"/>
            <w:left w:w="57" w:type="dxa"/>
            <w:bottom w:w="28" w:type="dxa"/>
            <w:right w:w="57" w:type="dxa"/>
          </w:tcMar>
        </w:tcPr>
        <w:p w:rsidR="00D06DFB" w:rsidP="00C606E8" w:rsidRDefault="00D06DFB" w14:paraId="2BB4561A" wp14:textId="77777777">
          <w:pPr>
            <w:pStyle w:val="Arial10ptAuto"/>
            <w:rPr>
              <w:rFonts w:cs="Arial"/>
              <w:i/>
              <w:sz w:val="12"/>
              <w:szCs w:val="12"/>
            </w:rPr>
          </w:pPr>
          <w:r w:rsidRPr="00155382">
            <w:rPr>
              <w:rFonts w:cs="Arial"/>
              <w:i/>
              <w:sz w:val="12"/>
              <w:szCs w:val="12"/>
            </w:rPr>
            <w:t>Modified by:</w:t>
          </w:r>
        </w:p>
        <w:sdt>
          <w:sdtPr>
            <w:rPr>
              <w:rFonts w:cs="Arial"/>
              <w:i/>
              <w:sz w:val="12"/>
              <w:szCs w:val="12"/>
            </w:rPr>
            <w:alias w:val="Document Modified By"/>
            <w:tag w:val="DocModifiedBy"/>
            <w:id w:val="909740758"/>
            <w:lock w:val="contentLocked"/>
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3:DocModifiedBy[1]" w:storeItemID="{80D684AB-447E-4AAA-9C7F-0FB2FC85ABBA}"/>
            <w:text/>
          </w:sdtPr>
          <w:sdtEndPr/>
          <w:sdtContent>
            <w:p w:rsidR="00D06DFB" w:rsidP="00C606E8" w:rsidRDefault="00103E58" w14:paraId="1020848D" wp14:textId="77777777">
              <w:pPr>
                <w:pStyle w:val="Arial10ptAuto"/>
                <w:rPr>
                  <w:rFonts w:cs="Arial"/>
                  <w:i/>
                  <w:sz w:val="12"/>
                  <w:szCs w:val="12"/>
                </w:rPr>
              </w:pPr>
              <w:r>
                <w:rPr>
                  <w:rFonts w:cs="Arial"/>
                  <w:i/>
                  <w:sz w:val="12"/>
                  <w:szCs w:val="12"/>
                  <w:lang w:val="nl-NL"/>
                </w:rPr>
                <w:t>Yong Shi</w:t>
              </w:r>
            </w:p>
          </w:sdtContent>
        </w:sdt>
        <w:p w:rsidRPr="00155382" w:rsidR="00D06DFB" w:rsidP="00C606E8" w:rsidRDefault="009A3239" w14:paraId="77F5571A" wp14:textId="77777777">
          <w:pPr>
            <w:pStyle w:val="Arial10ptAuto"/>
            <w:rPr>
              <w:rFonts w:cs="Arial"/>
              <w:i/>
              <w:sz w:val="12"/>
              <w:szCs w:val="12"/>
            </w:rPr>
          </w:pPr>
          <w:sdt>
            <w:sdtPr>
              <w:rPr>
                <w:rFonts w:cs="Arial"/>
                <w:i/>
                <w:sz w:val="12"/>
                <w:szCs w:val="12"/>
              </w:rPr>
              <w:alias w:val="Document Modified"/>
              <w:tag w:val="DocModified"/>
              <w:id w:val="-706863576"/>
              <w:lock w:val="contentLocked"/>
  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3:DocModified[1]" w:storeItemID="{80D684AB-447E-4AAA-9C7F-0FB2FC85ABBA}"/>
              <w:text/>
            </w:sdtPr>
            <w:sdtEndPr/>
            <w:sdtContent>
              <w:r w:rsidR="00103E58">
                <w:rPr>
                  <w:rFonts w:cs="Arial"/>
                  <w:i/>
                  <w:sz w:val="12"/>
                  <w:szCs w:val="12"/>
                  <w:lang w:val="nl-NL"/>
                </w:rPr>
                <w:t>2016-08-30</w:t>
              </w:r>
            </w:sdtContent>
          </w:sdt>
          <w:r w:rsidR="00D06DFB">
            <w:rPr>
              <w:rFonts w:cs="Arial"/>
              <w:i/>
              <w:sz w:val="12"/>
              <w:szCs w:val="12"/>
            </w:rPr>
            <w:fldChar w:fldCharType="begin"/>
          </w:r>
          <w:r w:rsidR="00D06DFB">
            <w:rPr>
              <w:rFonts w:cs="Arial"/>
              <w:i/>
              <w:sz w:val="12"/>
              <w:szCs w:val="12"/>
            </w:rPr>
            <w:instrText xml:space="preserve"> DOCPROPERTY  LastSavedBy  \* MERGEFORMAT </w:instrText>
          </w:r>
          <w:r w:rsidR="00D06DFB">
            <w:rPr>
              <w:rFonts w:cs="Arial"/>
              <w:i/>
              <w:sz w:val="12"/>
              <w:szCs w:val="12"/>
            </w:rPr>
            <w:fldChar w:fldCharType="end"/>
          </w:r>
          <w:r w:rsidR="00D06DFB">
            <w:rPr>
              <w:rFonts w:cs="Arial"/>
              <w:i/>
              <w:sz w:val="12"/>
              <w:szCs w:val="12"/>
            </w:rPr>
            <w:fldChar w:fldCharType="begin"/>
          </w:r>
          <w:r w:rsidR="00D06DFB">
            <w:rPr>
              <w:rFonts w:cs="Arial"/>
              <w:i/>
              <w:sz w:val="12"/>
              <w:szCs w:val="12"/>
            </w:rPr>
            <w:instrText xml:space="preserve"> DOCPROPERTY  LastSavedBy  \* MERGEFORMAT </w:instrText>
          </w:r>
          <w:r w:rsidR="00D06DFB">
            <w:rPr>
              <w:rFonts w:cs="Arial"/>
              <w:i/>
              <w:sz w:val="12"/>
              <w:szCs w:val="12"/>
            </w:rPr>
            <w:fldChar w:fldCharType="end"/>
          </w:r>
          <w:r w:rsidR="00D06DFB">
            <w:rPr>
              <w:rFonts w:cs="Arial"/>
              <w:i/>
              <w:sz w:val="12"/>
              <w:szCs w:val="12"/>
            </w:rPr>
            <w:fldChar w:fldCharType="begin"/>
          </w:r>
          <w:r w:rsidR="00D06DFB">
            <w:rPr>
              <w:rFonts w:cs="Arial"/>
              <w:i/>
              <w:sz w:val="12"/>
              <w:szCs w:val="12"/>
            </w:rPr>
            <w:instrText xml:space="preserve"> DOCPROPERTY  LastSavedBy  \* MERGEFORMAT </w:instrText>
          </w:r>
          <w:r w:rsidR="00D06DFB">
            <w:rPr>
              <w:rFonts w:cs="Arial"/>
              <w:i/>
              <w:sz w:val="12"/>
              <w:szCs w:val="12"/>
            </w:rPr>
            <w:fldChar w:fldCharType="end"/>
          </w:r>
        </w:p>
      </w:tc>
      <w:tc>
        <w:tcPr>
          <w:tcW w:w="1433" w:type="dxa"/>
          <w:tcMar>
            <w:top w:w="28" w:type="dxa"/>
            <w:left w:w="57" w:type="dxa"/>
            <w:bottom w:w="28" w:type="dxa"/>
            <w:right w:w="57" w:type="dxa"/>
          </w:tcMar>
          <w:vAlign w:val="center"/>
        </w:tcPr>
        <w:p w:rsidRPr="00155382" w:rsidR="00D06DFB" w:rsidP="00C606E8" w:rsidRDefault="00D06DFB" w14:paraId="17AD93B2" wp14:textId="77777777">
          <w:pPr>
            <w:pStyle w:val="Arial10ptAuto"/>
            <w:rPr>
              <w:rFonts w:cs="Arial"/>
              <w:i/>
              <w:sz w:val="12"/>
              <w:szCs w:val="12"/>
            </w:rPr>
          </w:pPr>
        </w:p>
      </w:tc>
      <w:tc>
        <w:tcPr>
          <w:tcW w:w="4378" w:type="dxa"/>
          <w:gridSpan w:val="3"/>
          <w:tcMar>
            <w:top w:w="28" w:type="dxa"/>
            <w:left w:w="57" w:type="dxa"/>
            <w:bottom w:w="28" w:type="dxa"/>
            <w:right w:w="57" w:type="dxa"/>
          </w:tcMar>
        </w:tcPr>
        <w:p w:rsidR="00D06DFB" w:rsidP="00C606E8" w:rsidRDefault="00D06DFB" w14:paraId="3F26FFBE" wp14:textId="77777777">
          <w:pPr>
            <w:pStyle w:val="Arial10ptAuto"/>
            <w:tabs>
              <w:tab w:val="left" w:pos="2971"/>
            </w:tabs>
            <w:rPr>
              <w:rFonts w:cs="Arial"/>
              <w:sz w:val="18"/>
              <w:szCs w:val="18"/>
            </w:rPr>
          </w:pPr>
          <w:r>
            <w:rPr>
              <w:rFonts w:cs="Arial"/>
              <w:i/>
              <w:sz w:val="12"/>
              <w:szCs w:val="12"/>
            </w:rPr>
            <w:t>Document</w:t>
          </w:r>
          <w:r w:rsidRPr="00155382">
            <w:rPr>
              <w:rFonts w:cs="Arial"/>
              <w:i/>
              <w:sz w:val="12"/>
              <w:szCs w:val="12"/>
            </w:rPr>
            <w:t xml:space="preserve"> type:</w:t>
          </w:r>
          <w:r>
            <w:rPr>
              <w:rFonts w:cs="Arial"/>
              <w:sz w:val="18"/>
              <w:szCs w:val="18"/>
            </w:rPr>
            <w:t xml:space="preserve"> </w:t>
          </w:r>
        </w:p>
        <w:p w:rsidRPr="004C0D9E" w:rsidR="00D06DFB" w:rsidP="00C606E8" w:rsidRDefault="009A3239" w14:paraId="5F7E7093" wp14:textId="77777777">
          <w:pPr>
            <w:pStyle w:val="Arial10ptAuto"/>
            <w:rPr>
              <w:szCs w:val="20"/>
            </w:rPr>
          </w:pPr>
          <w:sdt>
            <w:sdtPr>
              <w:rPr>
                <w:rFonts w:cs="Arial"/>
                <w:szCs w:val="20"/>
                <w:lang w:val="sv-SE"/>
              </w:rPr>
              <w:alias w:val="CDM Document Type"/>
              <w:tag w:val="b38b80c6520d405a901a3b9059fdc49a"/>
              <w:id w:val="-1911532218"/>
              <w:lock w:val="contentLocked"/>
              <w:dataBinding w:prefixMappings="xmlns:ns0='http://schemas.microsoft.com/office/2006/metadata/properties' xmlns:ns1='http://www.w3.org/2001/XMLSchema-instance' xmlns:ns2='http://schemas.microsoft.com/office/infopath/2007/PartnerControls' xmlns:ns3='B272B1E8-9CEC-440b-AE3D-956DC7471BCB' xmlns:ns4='417326b1-617e-4c28-a1db-959b6f074cc0' " w:xpath="/ns0:properties[1]/documentManagement[1]/ns4:b38b80c6520d405a901a3b9059fdc49a[1]/ns2:Terms[1]" w:storeItemID="{80D684AB-447E-4AAA-9C7F-0FB2FC85ABBA}"/>
              <w:text w:multiLine="1"/>
            </w:sdtPr>
            <w:sdtEndPr/>
            <w:sdtContent>
              <w:r w:rsidR="00D06DFB">
                <w:rPr>
                  <w:rFonts w:cs="Arial"/>
                  <w:szCs w:val="20"/>
                </w:rPr>
                <w:t>Functionality, Solution, Application sheets</w:t>
              </w:r>
            </w:sdtContent>
          </w:sdt>
          <w:r w:rsidRPr="004C0D9E" w:rsidR="00D06DFB">
            <w:rPr>
              <w:rFonts w:cs="Arial"/>
              <w:szCs w:val="20"/>
            </w:rPr>
            <w:fldChar w:fldCharType="begin"/>
          </w:r>
          <w:r w:rsidRPr="004C0D9E" w:rsidR="00D06DFB">
            <w:rPr>
              <w:rFonts w:cs="Arial"/>
              <w:szCs w:val="20"/>
            </w:rPr>
            <w:instrText xml:space="preserve"> DOCPROPERTY  Manager  \* MERGEFORMAT </w:instrText>
          </w:r>
          <w:r w:rsidRPr="004C0D9E" w:rsidR="00D06DFB">
            <w:rPr>
              <w:rFonts w:cs="Arial"/>
              <w:szCs w:val="20"/>
            </w:rPr>
            <w:fldChar w:fldCharType="end"/>
          </w:r>
        </w:p>
      </w:tc>
    </w:tr>
  </w:tbl>
  <w:p xmlns:wp14="http://schemas.microsoft.com/office/word/2010/wordml" w:rsidRPr="00A571C6" w:rsidR="0054378E" w:rsidP="00B46606" w:rsidRDefault="00D06DFB" w14:paraId="0DE4B5B7" wp14:textId="77777777">
    <w:pPr>
      <w:rPr>
        <w:lang w:val="en-GB"/>
      </w:rPr>
    </w:pPr>
    <w:r>
      <w:rPr>
        <w:rFonts w:ascii="Arial" w:hAnsi="Arial" w:cs="Arial"/>
        <w:i/>
        <w:sz w:val="16"/>
        <w:szCs w:val="16"/>
        <w:lang w:val="en-GB"/>
      </w:rPr>
      <w:br/>
    </w:r>
  </w:p>
  <w:p xmlns:wp14="http://schemas.microsoft.com/office/word/2010/wordml" w:rsidR="0036389A" w:rsidRDefault="0036389A" w14:paraId="66204FF1" wp14:textId="77777777"/>
  <w:p xmlns:wp14="http://schemas.microsoft.com/office/word/2010/wordml" w:rsidR="0036389A" w:rsidP="00A75C84" w:rsidRDefault="0036389A" w14:paraId="2DBF0D7D" wp14:textId="77777777"/>
  <w:p xmlns:wp14="http://schemas.microsoft.com/office/word/2010/wordml" w:rsidR="0036389A" w:rsidP="00A75C84" w:rsidRDefault="0036389A" w14:paraId="6B62F1B3" wp14:textId="77777777"/>
  <w:p xmlns:wp14="http://schemas.microsoft.com/office/word/2010/wordml" w:rsidR="0036389A" w:rsidP="00B455D2" w:rsidRDefault="0036389A" w14:paraId="02F2C34E" wp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21AE"/>
    <w:multiLevelType w:val="hybridMultilevel"/>
    <w:tmpl w:val="AB8A40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633D47"/>
    <w:multiLevelType w:val="hybridMultilevel"/>
    <w:tmpl w:val="BA18B9B6"/>
    <w:lvl w:ilvl="0" w:tplc="50727A3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90CEF"/>
    <w:multiLevelType w:val="multilevel"/>
    <w:tmpl w:val="4FC252D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2015665"/>
    <w:multiLevelType w:val="hybridMultilevel"/>
    <w:tmpl w:val="ED7A1B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view w:val="normal"/>
  <w:hideSpellingErrors/>
  <w:hideGrammaticalErrors/>
  <w:attachedTemplate r:id="rId1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9"/>
    <w:rsid w:val="000307BB"/>
    <w:rsid w:val="00032C2F"/>
    <w:rsid w:val="00045EE7"/>
    <w:rsid w:val="00087F17"/>
    <w:rsid w:val="00103E58"/>
    <w:rsid w:val="00105BB5"/>
    <w:rsid w:val="00116DA6"/>
    <w:rsid w:val="001448C9"/>
    <w:rsid w:val="001703C6"/>
    <w:rsid w:val="001736A2"/>
    <w:rsid w:val="001C5B03"/>
    <w:rsid w:val="001C5FAB"/>
    <w:rsid w:val="0020465D"/>
    <w:rsid w:val="00257D53"/>
    <w:rsid w:val="00261F29"/>
    <w:rsid w:val="00286914"/>
    <w:rsid w:val="002914DC"/>
    <w:rsid w:val="00297639"/>
    <w:rsid w:val="002D3038"/>
    <w:rsid w:val="00305C82"/>
    <w:rsid w:val="003072C3"/>
    <w:rsid w:val="0030799F"/>
    <w:rsid w:val="003170FD"/>
    <w:rsid w:val="00331E29"/>
    <w:rsid w:val="00342E5A"/>
    <w:rsid w:val="00360888"/>
    <w:rsid w:val="00361B4E"/>
    <w:rsid w:val="0036389A"/>
    <w:rsid w:val="00392B42"/>
    <w:rsid w:val="003C7F71"/>
    <w:rsid w:val="003E1214"/>
    <w:rsid w:val="00415AC4"/>
    <w:rsid w:val="00454EBD"/>
    <w:rsid w:val="00470E93"/>
    <w:rsid w:val="00481BDD"/>
    <w:rsid w:val="00491A67"/>
    <w:rsid w:val="004C0E73"/>
    <w:rsid w:val="004C1E89"/>
    <w:rsid w:val="004E1607"/>
    <w:rsid w:val="004F2661"/>
    <w:rsid w:val="004F41C7"/>
    <w:rsid w:val="00504513"/>
    <w:rsid w:val="00522ABE"/>
    <w:rsid w:val="0054378E"/>
    <w:rsid w:val="00545342"/>
    <w:rsid w:val="00575305"/>
    <w:rsid w:val="00576EF7"/>
    <w:rsid w:val="00581728"/>
    <w:rsid w:val="005A1F75"/>
    <w:rsid w:val="005A5AD0"/>
    <w:rsid w:val="005B2CC6"/>
    <w:rsid w:val="005C2B2D"/>
    <w:rsid w:val="005D057B"/>
    <w:rsid w:val="005E048B"/>
    <w:rsid w:val="005E1950"/>
    <w:rsid w:val="00616BA6"/>
    <w:rsid w:val="00624C6B"/>
    <w:rsid w:val="00625006"/>
    <w:rsid w:val="00625034"/>
    <w:rsid w:val="00642A99"/>
    <w:rsid w:val="00654017"/>
    <w:rsid w:val="006A1D48"/>
    <w:rsid w:val="006C14F9"/>
    <w:rsid w:val="006F0D97"/>
    <w:rsid w:val="00702F73"/>
    <w:rsid w:val="00722411"/>
    <w:rsid w:val="00731843"/>
    <w:rsid w:val="00743C7A"/>
    <w:rsid w:val="007557BA"/>
    <w:rsid w:val="007B7914"/>
    <w:rsid w:val="007E497B"/>
    <w:rsid w:val="007F2697"/>
    <w:rsid w:val="007F76CE"/>
    <w:rsid w:val="00801D9A"/>
    <w:rsid w:val="00802383"/>
    <w:rsid w:val="00822866"/>
    <w:rsid w:val="00834629"/>
    <w:rsid w:val="00863BEA"/>
    <w:rsid w:val="008823BD"/>
    <w:rsid w:val="008D4270"/>
    <w:rsid w:val="008F15FB"/>
    <w:rsid w:val="008F73C4"/>
    <w:rsid w:val="00901ADC"/>
    <w:rsid w:val="00953402"/>
    <w:rsid w:val="009622DE"/>
    <w:rsid w:val="00975788"/>
    <w:rsid w:val="009A3239"/>
    <w:rsid w:val="009B3371"/>
    <w:rsid w:val="009D38FC"/>
    <w:rsid w:val="009D4971"/>
    <w:rsid w:val="00A0264A"/>
    <w:rsid w:val="00A326CF"/>
    <w:rsid w:val="00A52676"/>
    <w:rsid w:val="00A571C6"/>
    <w:rsid w:val="00A60B02"/>
    <w:rsid w:val="00A75C84"/>
    <w:rsid w:val="00A764AC"/>
    <w:rsid w:val="00AB642A"/>
    <w:rsid w:val="00AE3436"/>
    <w:rsid w:val="00B04D65"/>
    <w:rsid w:val="00B17BB7"/>
    <w:rsid w:val="00B26CE6"/>
    <w:rsid w:val="00B30372"/>
    <w:rsid w:val="00B414AD"/>
    <w:rsid w:val="00B455D2"/>
    <w:rsid w:val="00B46606"/>
    <w:rsid w:val="00B51C16"/>
    <w:rsid w:val="00B56DBA"/>
    <w:rsid w:val="00BB7AD4"/>
    <w:rsid w:val="00BD13AC"/>
    <w:rsid w:val="00BD32A1"/>
    <w:rsid w:val="00BD4F7E"/>
    <w:rsid w:val="00C14332"/>
    <w:rsid w:val="00C16996"/>
    <w:rsid w:val="00C20020"/>
    <w:rsid w:val="00C35506"/>
    <w:rsid w:val="00C54FB9"/>
    <w:rsid w:val="00C56492"/>
    <w:rsid w:val="00C63448"/>
    <w:rsid w:val="00C73864"/>
    <w:rsid w:val="00C86A89"/>
    <w:rsid w:val="00CC0A50"/>
    <w:rsid w:val="00CD2413"/>
    <w:rsid w:val="00CF7C18"/>
    <w:rsid w:val="00D00D17"/>
    <w:rsid w:val="00D06DFB"/>
    <w:rsid w:val="00D34E3A"/>
    <w:rsid w:val="00D81241"/>
    <w:rsid w:val="00D90BD2"/>
    <w:rsid w:val="00D953C9"/>
    <w:rsid w:val="00DA0661"/>
    <w:rsid w:val="00E14B39"/>
    <w:rsid w:val="00EA30BD"/>
    <w:rsid w:val="00EB4F3C"/>
    <w:rsid w:val="00EF08BE"/>
    <w:rsid w:val="00F002FA"/>
    <w:rsid w:val="00F226CA"/>
    <w:rsid w:val="00F8052B"/>
    <w:rsid w:val="00FB3023"/>
    <w:rsid w:val="00FE6C78"/>
    <w:rsid w:val="00FE6DE4"/>
    <w:rsid w:val="1A56C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237806"/>
  <w15:chartTrackingRefBased/>
  <w15:docId w15:val="{C6B6DF43-EC59-4471-891E-42A20C6E48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75788"/>
    <w:pPr>
      <w:keepNext/>
      <w:keepLines/>
      <w:numPr>
        <w:numId w:val="2"/>
      </w:numPr>
      <w:spacing w:before="240"/>
      <w:outlineLvl w:val="0"/>
    </w:pPr>
    <w:rPr>
      <w:rFonts w:ascii="Arial" w:hAnsi="Arial" w:cs="Arial" w:eastAsiaTheme="majorEastAsia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31E29"/>
    <w:pPr>
      <w:keepNext/>
      <w:keepLines/>
      <w:numPr>
        <w:ilvl w:val="1"/>
        <w:numId w:val="2"/>
      </w:numPr>
      <w:spacing w:before="40"/>
      <w:outlineLvl w:val="1"/>
    </w:pPr>
    <w:rPr>
      <w:rFonts w:ascii="Arial" w:hAnsi="Arial" w:cs="Arial" w:eastAsiaTheme="majorEastAsia"/>
      <w:b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975788"/>
    <w:rPr>
      <w:rFonts w:ascii="Arial" w:hAnsi="Arial" w:cs="Arial" w:eastAsiaTheme="majorEastAsia"/>
      <w:b/>
      <w:sz w:val="32"/>
      <w:szCs w:val="32"/>
    </w:rPr>
  </w:style>
  <w:style w:type="character" w:styleId="Kop2Char" w:customStyle="1">
    <w:name w:val="Kop 2 Char"/>
    <w:basedOn w:val="Standaardalinea-lettertype"/>
    <w:link w:val="Kop2"/>
    <w:uiPriority w:val="9"/>
    <w:rsid w:val="00331E29"/>
    <w:rPr>
      <w:rFonts w:ascii="Arial" w:hAnsi="Arial" w:cs="Arial" w:eastAsiaTheme="majorEastAsia"/>
      <w:b/>
      <w:sz w:val="28"/>
      <w:szCs w:val="26"/>
    </w:rPr>
  </w:style>
  <w:style w:type="character" w:styleId="Kop3Char" w:customStyle="1">
    <w:name w:val="Kop 3 Char"/>
    <w:basedOn w:val="Standaardalinea-lettertype"/>
    <w:link w:val="Kop3"/>
    <w:uiPriority w:val="9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Kop4Char" w:customStyle="1">
    <w:name w:val="Kop 4 Char"/>
    <w:basedOn w:val="Standaardalinea-lettertype"/>
    <w:link w:val="Kop4"/>
    <w:uiPriority w:val="9"/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rPr>
      <w:rFonts w:asciiTheme="majorHAnsi" w:hAnsiTheme="majorHAnsi" w:eastAsiaTheme="majorEastAsia" w:cstheme="majorBidi"/>
      <w:color w:val="2E74B5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Kop7Char" w:customStyle="1">
    <w:name w:val="Kop 7 Char"/>
    <w:basedOn w:val="Standaardalinea-lettertype"/>
    <w:link w:val="Kop7"/>
    <w:uiPriority w:val="9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Kop8Char" w:customStyle="1">
    <w:name w:val="Kop 8 Char"/>
    <w:basedOn w:val="Standaardalinea-lettertype"/>
    <w:link w:val="Kop8"/>
    <w:uiPriority w:val="9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Kop9Char" w:customStyle="1">
    <w:name w:val="Kop 9 Char"/>
    <w:basedOn w:val="Standaardalinea-lettertype"/>
    <w:link w:val="Kop9"/>
    <w:uiPriority w:val="9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A75C84"/>
    <w:pPr>
      <w:jc w:val="center"/>
    </w:pPr>
    <w:rPr>
      <w:rFonts w:ascii="Arial" w:hAnsi="Arial" w:cs="Arial"/>
      <w:b/>
      <w:sz w:val="32"/>
      <w:szCs w:val="28"/>
    </w:rPr>
  </w:style>
  <w:style w:type="character" w:styleId="TitelChar" w:customStyle="1">
    <w:name w:val="Titel Char"/>
    <w:basedOn w:val="Standaardalinea-lettertype"/>
    <w:link w:val="Titel"/>
    <w:uiPriority w:val="10"/>
    <w:rsid w:val="00A75C84"/>
    <w:rPr>
      <w:rFonts w:ascii="Arial" w:hAnsi="Arial" w:cs="Arial"/>
      <w:b/>
      <w:sz w:val="32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OndertitelChar" w:customStyle="1">
    <w:name w:val="Ondertitel Char"/>
    <w:basedOn w:val="Standaardalinea-lettertype"/>
    <w:link w:val="Ondertitel"/>
    <w:uiPriority w:val="11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Pr>
      <w:i/>
      <w:iCs/>
      <w:color w:val="5B9BD5" w:themeColor="accent1"/>
    </w:r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Pr>
      <w:i/>
      <w:iCs/>
      <w:color w:val="5B9BD5" w:themeColor="accent1"/>
    </w:rPr>
  </w:style>
  <w:style w:type="character" w:styleId="Subtieleverwijzing">
    <w:name w:val="Subtle Reference"/>
    <w:basedOn w:val="Standaardalinea-lettertype"/>
    <w:uiPriority w:val="31"/>
    <w:qFormat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Pr>
      <w:b/>
      <w:bCs/>
      <w:smallCaps/>
      <w:color w:val="5B9BD5" w:themeColor="accent1"/>
      <w:spacing w:val="5"/>
    </w:rPr>
  </w:style>
  <w:style w:type="character" w:styleId="Titelvanboek">
    <w:name w:val="Book Title"/>
    <w:basedOn w:val="Standaardalinea-lettertype"/>
    <w:uiPriority w:val="33"/>
    <w:qFormat/>
    <w:rPr>
      <w:b/>
      <w:bCs/>
      <w:i/>
      <w:iCs/>
      <w:spacing w:val="5"/>
    </w:r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unhideWhenUsed/>
    <w:rPr>
      <w:color w:val="954F72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Koptekst">
    <w:name w:val="header"/>
    <w:basedOn w:val="Arial10ptAuto"/>
    <w:link w:val="KoptekstChar"/>
    <w:uiPriority w:val="99"/>
    <w:unhideWhenUsed/>
    <w:rsid w:val="009B3371"/>
    <w:rPr>
      <w:rFonts w:cs="Arial"/>
      <w:i/>
      <w:sz w:val="12"/>
      <w:szCs w:val="12"/>
    </w:rPr>
  </w:style>
  <w:style w:type="character" w:styleId="KoptekstChar" w:customStyle="1">
    <w:name w:val="Koptekst Char"/>
    <w:basedOn w:val="Standaardalinea-lettertype"/>
    <w:link w:val="Koptekst"/>
    <w:uiPriority w:val="99"/>
    <w:rsid w:val="009B3371"/>
    <w:rPr>
      <w:rFonts w:ascii="Arial" w:hAnsi="Arial" w:eastAsia="Times New Roman" w:cs="Arial"/>
      <w:i/>
      <w:sz w:val="12"/>
      <w:szCs w:val="12"/>
      <w:lang w:eastAsia="sv-SE"/>
    </w:rPr>
  </w:style>
  <w:style w:type="paragraph" w:styleId="Voettekst">
    <w:name w:val="footer"/>
    <w:basedOn w:val="Standaard"/>
    <w:link w:val="VoettekstChar"/>
    <w:uiPriority w:val="99"/>
    <w:unhideWhenUsed/>
    <w:rsid w:val="00834629"/>
    <w:pPr>
      <w:tabs>
        <w:tab w:val="center" w:pos="4680"/>
        <w:tab w:val="right" w:pos="9360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834629"/>
  </w:style>
  <w:style w:type="character" w:styleId="Tekstvantijdelijkeaanduiding">
    <w:name w:val="Placeholder Text"/>
    <w:basedOn w:val="Standaardalinea-lettertype"/>
    <w:uiPriority w:val="99"/>
    <w:semiHidden/>
    <w:rsid w:val="008D4270"/>
    <w:rPr>
      <w:color w:val="808080"/>
    </w:rPr>
  </w:style>
  <w:style w:type="table" w:styleId="Tabelraster">
    <w:name w:val="Table Grid"/>
    <w:basedOn w:val="Standaardtabel"/>
    <w:rsid w:val="00A326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rial10ptAuto" w:customStyle="1">
    <w:name w:val="Arial 10 pt Auto"/>
    <w:basedOn w:val="Standaard"/>
    <w:rsid w:val="00D06DFB"/>
    <w:pPr>
      <w:autoSpaceDE w:val="0"/>
      <w:autoSpaceDN w:val="0"/>
      <w:adjustRightInd w:val="0"/>
      <w:spacing w:line="288" w:lineRule="auto"/>
      <w:textAlignment w:val="center"/>
    </w:pPr>
    <w:rPr>
      <w:rFonts w:ascii="Arial" w:hAnsi="Arial" w:eastAsia="Times New Roman" w:cs="Times New Roman"/>
      <w:sz w:val="20"/>
      <w:szCs w:val="24"/>
      <w:lang w:eastAsia="sv-S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448C9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color w:val="2E74B5" w:themeColor="accent1" w:themeShade="BF"/>
    </w:rPr>
  </w:style>
  <w:style w:type="paragraph" w:styleId="Inhopg1">
    <w:name w:val="toc 1"/>
    <w:basedOn w:val="Standaard"/>
    <w:next w:val="Standaard"/>
    <w:autoRedefine/>
    <w:uiPriority w:val="39"/>
    <w:unhideWhenUsed/>
    <w:rsid w:val="001448C9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D00D17"/>
    <w:pPr>
      <w:spacing w:after="100"/>
      <w:ind w:left="22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36088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60888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36088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0888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36088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60888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3608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e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header" Target="head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package" Target="embeddings/Microsoft_Visio_Drawing1.vsdx" Id="rId14" /><Relationship Type="http://schemas.openxmlformats.org/officeDocument/2006/relationships/settings" Target="settings.xml" Id="rId9" /><Relationship Type="http://schemas.openxmlformats.org/officeDocument/2006/relationships/glossaryDocument" Target="glossary/document.xml" Id="R8613e609de5f443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lc\AppData\Roaming\Microsoft\Templates\LiveContent\15\Managed\Word%20Document%20Bibliography%20Styles\TC102786999%5b%5bfn=Single%20spaced%20(blank)%5d%5d.dotx" TargetMode="External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d71a7-1789-4bab-9f73-9159e617de0d}"/>
      </w:docPartPr>
      <w:docPartBody>
        <w:p w14:paraId="1A56C1A1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com General Document" ma:contentTypeID="0x01010085FF03EE59304A74A203050BA2D42CAC15008A1C6678803DBA42B459FBD25796576C" ma:contentTypeVersion="25" ma:contentTypeDescription="A general content type connected to an empty Word template." ma:contentTypeScope="" ma:versionID="b73e68a5bbecd151cc833fc3c4f5618e">
  <xsd:schema xmlns:xsd="http://www.w3.org/2001/XMLSchema" xmlns:xs="http://www.w3.org/2001/XMLSchema" xmlns:p="http://schemas.microsoft.com/office/2006/metadata/properties" xmlns:ns3="417326b1-617e-4c28-a1db-959b6f074cc0" xmlns:ns4="B272B1E8-9CEC-440b-AE3D-956DC7471BCB" xmlns:ns5="31afb53e-1d05-46cb-b466-aae67cb4fe31" targetNamespace="http://schemas.microsoft.com/office/2006/metadata/properties" ma:root="true" ma:fieldsID="32a94a7b807508b01646b6d38eb9ea4e" ns3:_="" ns4:_="" ns5:_="">
    <xsd:import namespace="417326b1-617e-4c28-a1db-959b6f074cc0"/>
    <xsd:import namespace="B272B1E8-9CEC-440b-AE3D-956DC7471BCB"/>
    <xsd:import namespace="31afb53e-1d05-46cb-b466-aae67cb4fe31"/>
    <xsd:element name="properties">
      <xsd:complexType>
        <xsd:sequence>
          <xsd:element name="documentManagement">
            <xsd:complexType>
              <xsd:all>
                <xsd:element ref="ns3:_dlc_DocIdUrl" minOccurs="0"/>
                <xsd:element ref="ns4:LifeCycleStatus" minOccurs="0"/>
                <xsd:element ref="ns4:SecurityClass" minOccurs="0"/>
                <xsd:element ref="ns3:_dlc_DocId" minOccurs="0"/>
                <xsd:element ref="ns3:_dlc_DocIdPersistId" minOccurs="0"/>
                <xsd:element ref="ns4:DocTitle" minOccurs="0"/>
                <xsd:element ref="ns4:DocVersion" minOccurs="0"/>
                <xsd:element ref="ns4:DocCreatedBy" minOccurs="0"/>
                <xsd:element ref="ns4:DocModifiedBy" minOccurs="0"/>
                <xsd:element ref="ns4:DocApprovers" minOccurs="0"/>
                <xsd:element ref="ns4:DocReviewers" minOccurs="0"/>
                <xsd:element ref="ns4:DocContentType" minOccurs="0"/>
                <xsd:element ref="ns4:DocCreated" minOccurs="0"/>
                <xsd:element ref="ns4:DocModified" minOccurs="0"/>
                <xsd:element ref="ns4:DocApproved" minOccurs="0"/>
                <xsd:element ref="ns3:TaxKeywordTaxHTField" minOccurs="0"/>
                <xsd:element ref="ns3:TaxCatchAll" minOccurs="0"/>
                <xsd:element ref="ns3:TaxCatchAllLabel" minOccurs="0"/>
                <xsd:element ref="ns4:AscomWorkflowStatus_" minOccurs="0"/>
                <xsd:element ref="ns5:Application_x0020_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326b1-617e-4c28-a1db-959b6f074cc0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bf4d8c2e-5737-44e0-b1b0-6f12ee8125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description="" ma:hidden="true" ma:list="{7a004539-5311-40b0-ac7e-195c62582fdc}" ma:internalName="TaxCatchAll" ma:showField="CatchAllData" ma:web="417326b1-617e-4c28-a1db-959b6f074c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7a004539-5311-40b0-ac7e-195c62582fdc}" ma:internalName="TaxCatchAllLabel" ma:readOnly="true" ma:showField="CatchAllDataLabel" ma:web="417326b1-617e-4c28-a1db-959b6f074c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2B1E8-9CEC-440b-AE3D-956DC7471BCB" elementFormDefault="qualified">
    <xsd:import namespace="http://schemas.microsoft.com/office/2006/documentManagement/types"/>
    <xsd:import namespace="http://schemas.microsoft.com/office/infopath/2007/PartnerControls"/>
    <xsd:element name="LifeCycleStatus" ma:index="3" nillable="true" ma:displayName="Life Cycle Status" ma:default="Draft" ma:internalName="LifeCycleStatus" ma:readOnly="true">
      <xsd:simpleType>
        <xsd:restriction base="dms:Choice">
          <xsd:enumeration value="Draft"/>
          <xsd:enumeration value="Preliminary"/>
          <xsd:enumeration value="Reviewed"/>
          <xsd:enumeration value="Approved"/>
          <xsd:enumeration value="Rejected"/>
          <xsd:enumeration value="Published"/>
          <xsd:enumeration value="Invalid"/>
          <xsd:enumeration value="Invalidated"/>
          <xsd:enumeration value="Terminated"/>
          <xsd:enumeration value="Archived"/>
        </xsd:restriction>
      </xsd:simpleType>
    </xsd:element>
    <xsd:element name="SecurityClass" ma:index="6" nillable="true" ma:displayName="Security Class" ma:default="" ma:format="Dropdown" ma:internalName="SecurityClass" ma:readOnly="false">
      <xsd:simpleType>
        <xsd:restriction base="dms:Choice">
          <xsd:enumeration value="Unclassified"/>
          <xsd:enumeration value="For Internal Use"/>
          <xsd:enumeration value="Confidential"/>
        </xsd:restriction>
      </xsd:simpleType>
    </xsd:element>
    <xsd:element name="DocTitle" ma:index="11" nillable="true" ma:displayName="Document Title" ma:default="" ma:indexed="true" ma:internalName="DocTitle" ma:readOnly="true">
      <xsd:simpleType>
        <xsd:restriction base="dms:Text"/>
      </xsd:simpleType>
    </xsd:element>
    <xsd:element name="DocVersion" ma:index="12" nillable="true" ma:displayName="Document Version" ma:default="" ma:indexed="true" ma:internalName="DocVersion" ma:readOnly="true">
      <xsd:simpleType>
        <xsd:restriction base="dms:Text"/>
      </xsd:simpleType>
    </xsd:element>
    <xsd:element name="DocCreatedBy" ma:index="13" nillable="true" ma:displayName="Document Created By" ma:default="" ma:indexed="true" ma:internalName="DocCreatedBy" ma:readOnly="true">
      <xsd:simpleType>
        <xsd:restriction base="dms:Text"/>
      </xsd:simpleType>
    </xsd:element>
    <xsd:element name="DocModifiedBy" ma:index="14" nillable="true" ma:displayName="Document Modified By" ma:default="" ma:indexed="true" ma:internalName="DocModifiedBy" ma:readOnly="true">
      <xsd:simpleType>
        <xsd:restriction base="dms:Text"/>
      </xsd:simpleType>
    </xsd:element>
    <xsd:element name="DocApprovers" ma:index="15" nillable="true" ma:displayName="Document Approvers" ma:default="" ma:indexed="true" ma:internalName="DocApprovers" ma:readOnly="true">
      <xsd:simpleType>
        <xsd:restriction base="dms:Text"/>
      </xsd:simpleType>
    </xsd:element>
    <xsd:element name="DocReviewers" ma:index="16" nillable="true" ma:displayName="Document Reviewers" ma:default="" ma:indexed="true" ma:internalName="DocReviewers" ma:readOnly="true">
      <xsd:simpleType>
        <xsd:restriction base="dms:Text"/>
      </xsd:simpleType>
    </xsd:element>
    <xsd:element name="DocContentType" ma:index="17" nillable="true" ma:displayName="Document Content Type" ma:default="" ma:indexed="true" ma:internalName="DocContentType" ma:readOnly="true">
      <xsd:simpleType>
        <xsd:restriction base="dms:Text"/>
      </xsd:simpleType>
    </xsd:element>
    <xsd:element name="DocCreated" ma:index="18" nillable="true" ma:displayName="Document Created" ma:default="" ma:indexed="true" ma:internalName="DocCreated" ma:readOnly="true">
      <xsd:simpleType>
        <xsd:restriction base="dms:Text"/>
      </xsd:simpleType>
    </xsd:element>
    <xsd:element name="DocModified" ma:index="19" nillable="true" ma:displayName="Document Modified" ma:default="" ma:indexed="true" ma:internalName="DocModified" ma:readOnly="true">
      <xsd:simpleType>
        <xsd:restriction base="dms:Text"/>
      </xsd:simpleType>
    </xsd:element>
    <xsd:element name="DocApproved" ma:index="20" nillable="true" ma:displayName="Document Approved" ma:default="" ma:indexed="true" ma:internalName="DocApproved" ma:readOnly="true">
      <xsd:simpleType>
        <xsd:restriction base="dms:Text"/>
      </xsd:simpleType>
    </xsd:element>
    <xsd:element name="AscomWorkflowStatus_" ma:index="24" nillable="true" ma:displayName="Workflow in Progress" ma:default="" ma:internalName="AscomWorkflowStatus_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fb53e-1d05-46cb-b466-aae67cb4fe31" elementFormDefault="qualified">
    <xsd:import namespace="http://schemas.microsoft.com/office/2006/documentManagement/types"/>
    <xsd:import namespace="http://schemas.microsoft.com/office/infopath/2007/PartnerControls"/>
    <xsd:element name="Application_x0020_project" ma:index="28" nillable="true" ma:displayName="Application Project" ma:list="{bbb645c9-772a-4b77-9c62-9a7dac9fbf89}" ma:internalName="Application_x0020_project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Ascom Workflow Started</Name>
    <Synchronization>Synchronous</Synchronization>
    <Type>10501</Type>
    <SequenceNumber>1000</SequenceNumber>
    <Url/>
    <Assembly>AscomCDMContentTypes, Version=1.0.0.0, Culture=neutral, PublicKeyToken=23b4f10a7d0bb0d3</Assembly>
    <Class>AscomCDMContentTypes.CDMWorkflows.WorkflowStatusEventReceiver</Class>
    <Data/>
    <Filter/>
  </Receiver>
  <Receiver>
    <Name>Ascom Workflow Postponed</Name>
    <Synchronization>Synchronous</Synchronization>
    <Type>10502</Type>
    <SequenceNumber>1100</SequenceNumber>
    <Url/>
    <Assembly>AscomCDMContentTypes, Version=1.0.0.0, Culture=neutral, PublicKeyToken=23b4f10a7d0bb0d3</Assembly>
    <Class>AscomCDMContentTypes.CDMWorkflows.WorkflowStatusEventReceiver</Class>
    <Data/>
    <Filter/>
  </Receiver>
  <Receiver>
    <Name>Ascom Workflow Completed</Name>
    <Synchronization>Synchronous</Synchronization>
    <Type>10503</Type>
    <SequenceNumber>1200</SequenceNumber>
    <Url/>
    <Assembly>AscomCDMContentTypes, Version=1.0.0.0, Culture=neutral, PublicKeyToken=23b4f10a7d0bb0d3</Assembly>
    <Class>AscomCDMContentTypes.CDMWorkflows.WorkflowStatusEventReceiver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7DF67-CF4D-4BD0-A14B-E1AC7ECF3543}"/>
</file>

<file path=customXml/itemProps2.xml><?xml version="1.0" encoding="utf-8"?>
<ds:datastoreItem xmlns:ds="http://schemas.openxmlformats.org/officeDocument/2006/customXml" ds:itemID="{80D684AB-447E-4AAA-9C7F-0FB2FC85ABBA}"/>
</file>

<file path=customXml/itemProps3.xml><?xml version="1.0" encoding="utf-8"?>
<ds:datastoreItem xmlns:ds="http://schemas.openxmlformats.org/officeDocument/2006/customXml" ds:itemID="{8AD9715B-8E2E-43A4-9FD0-BD1C3DC273F2}"/>
</file>

<file path=customXml/itemProps4.xml><?xml version="1.0" encoding="utf-8"?>
<ds:datastoreItem xmlns:ds="http://schemas.openxmlformats.org/officeDocument/2006/customXml" ds:itemID="{AE51E350-A214-4B40-BBF7-A25684064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326b1-617e-4c28-a1db-959b6f074cc0"/>
    <ds:schemaRef ds:uri="B272B1E8-9CEC-440b-AE3D-956DC7471BCB"/>
    <ds:schemaRef ds:uri="31afb53e-1d05-46cb-b466-aae67cb4f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EE5E9D-22D1-45E9-A8B5-FA9E7CABDBB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39B0DD-DBB3-454B-BC8B-9932384674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TC102786999[[fn=Single spaced (blank)]].dotx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Guide for Pneumatic Tube System at SCUH</dc:title>
  <dc:subject/>
  <dc:creator>Louis Criscuolo</dc:creator>
  <cp:keywords/>
  <dc:description/>
  <cp:lastModifiedBy>jeroen.van.de.ven@evidentqa.nl</cp:lastModifiedBy>
  <cp:revision>3</cp:revision>
  <dcterms:created xsi:type="dcterms:W3CDTF">2016-09-13T13:50:00Z</dcterms:created>
  <dcterms:modified xsi:type="dcterms:W3CDTF">2023-02-12T19:47:00Z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  <property fmtid="{D5CDD505-2E9C-101B-9397-08002B2CF9AE}" pid="3" name="TaxKeyword">
    <vt:lpwstr/>
  </property>
  <property fmtid="{D5CDD505-2E9C-101B-9397-08002B2CF9AE}" pid="4" name="ContentTypeId">
    <vt:lpwstr>0x01010001CF7C20313B404E9B2B665617C1D8C5</vt:lpwstr>
  </property>
  <property fmtid="{D5CDD505-2E9C-101B-9397-08002B2CF9AE}" pid="5" name="GeographicalLocation">
    <vt:lpwstr/>
  </property>
  <property fmtid="{D5CDD505-2E9C-101B-9397-08002B2CF9AE}" pid="6" name="CDM Document Type">
    <vt:lpwstr>1214;#Functionality, Solution, Application sheets|dc830f5d-9101-4806-918c-441728209fbb</vt:lpwstr>
  </property>
  <property fmtid="{D5CDD505-2E9C-101B-9397-08002B2CF9AE}" pid="7" name="_dlc_DocIdItemGuid">
    <vt:lpwstr>f849f84c-ccba-47d9-b6c9-d2cfe9759262</vt:lpwstr>
  </property>
  <property fmtid="{D5CDD505-2E9C-101B-9397-08002B2CF9AE}" pid="8" name="MediaServiceImageTags">
    <vt:lpwstr/>
  </property>
</Properties>
</file>